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6B3" w:rsidRPr="00174082" w:rsidRDefault="002526B3" w:rsidP="00E410DF">
      <w:pPr>
        <w:spacing w:line="240" w:lineRule="auto"/>
        <w:jc w:val="center"/>
        <w:rPr>
          <w:rFonts w:ascii="Arial Narrow" w:hAnsi="Arial Narrow"/>
          <w:b/>
          <w:sz w:val="28"/>
          <w:szCs w:val="28"/>
        </w:rPr>
      </w:pPr>
      <w:r w:rsidRPr="00174082">
        <w:rPr>
          <w:rFonts w:ascii="Arial Narrow" w:hAnsi="Arial Narrow"/>
          <w:b/>
          <w:sz w:val="28"/>
          <w:szCs w:val="28"/>
        </w:rPr>
        <w:t>KARTA PRZEDMIOTU</w:t>
      </w:r>
    </w:p>
    <w:p w:rsidR="002526B3" w:rsidRPr="00174082" w:rsidRDefault="002526B3" w:rsidP="00E410DF">
      <w:pPr>
        <w:spacing w:line="240" w:lineRule="auto"/>
        <w:jc w:val="center"/>
        <w:rPr>
          <w:rFonts w:ascii="Arial Narrow" w:hAnsi="Arial Narrow"/>
          <w:sz w:val="24"/>
          <w:szCs w:val="24"/>
        </w:rPr>
      </w:pPr>
    </w:p>
    <w:p w:rsidR="002526B3" w:rsidRPr="00174082" w:rsidRDefault="002526B3" w:rsidP="00E410DF">
      <w:pPr>
        <w:pStyle w:val="Akapitzlist"/>
        <w:numPr>
          <w:ilvl w:val="0"/>
          <w:numId w:val="1"/>
        </w:numPr>
        <w:spacing w:line="240" w:lineRule="auto"/>
        <w:ind w:left="426" w:hanging="426"/>
        <w:jc w:val="center"/>
        <w:rPr>
          <w:rFonts w:ascii="Arial Narrow" w:hAnsi="Arial Narrow"/>
          <w:b/>
          <w:sz w:val="24"/>
          <w:szCs w:val="24"/>
        </w:rPr>
      </w:pPr>
      <w:r w:rsidRPr="00174082">
        <w:rPr>
          <w:rFonts w:ascii="Arial Narrow" w:hAnsi="Arial Narrow"/>
          <w:b/>
          <w:sz w:val="24"/>
          <w:szCs w:val="24"/>
        </w:rPr>
        <w:t>Informacje ogólne</w:t>
      </w:r>
    </w:p>
    <w:p w:rsidR="002A726A" w:rsidRPr="00174082" w:rsidRDefault="002A726A" w:rsidP="00E410DF">
      <w:pPr>
        <w:rPr>
          <w:rFonts w:ascii="Arial Narrow" w:hAnsi="Arial Narrow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6"/>
        <w:gridCol w:w="179"/>
        <w:gridCol w:w="1560"/>
        <w:gridCol w:w="283"/>
        <w:gridCol w:w="470"/>
        <w:gridCol w:w="239"/>
        <w:gridCol w:w="1276"/>
        <w:gridCol w:w="141"/>
        <w:gridCol w:w="1418"/>
        <w:gridCol w:w="772"/>
        <w:gridCol w:w="362"/>
        <w:gridCol w:w="567"/>
        <w:gridCol w:w="442"/>
        <w:gridCol w:w="267"/>
        <w:gridCol w:w="273"/>
        <w:gridCol w:w="1263"/>
      </w:tblGrid>
      <w:tr w:rsidR="002526B3" w:rsidRPr="00174082" w:rsidTr="002A726A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2526B3" w:rsidRPr="00174082" w:rsidRDefault="002526B3" w:rsidP="00E410DF">
            <w:pPr>
              <w:spacing w:line="240" w:lineRule="auto"/>
              <w:ind w:left="113" w:right="113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Wypełnia Zespół Kierunku</w:t>
            </w:r>
          </w:p>
        </w:tc>
        <w:tc>
          <w:tcPr>
            <w:tcW w:w="6338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Nazwa modułu (bloku przedmiotów): </w:t>
            </w:r>
            <w:r w:rsidR="0000406A">
              <w:rPr>
                <w:rFonts w:ascii="Arial Narrow" w:hAnsi="Arial Narrow"/>
              </w:rPr>
              <w:br/>
            </w:r>
            <w:r w:rsidR="0000406A" w:rsidRPr="00EA46ED">
              <w:rPr>
                <w:rFonts w:ascii="Arial Narrow" w:hAnsi="Arial Narrow"/>
                <w:b/>
              </w:rPr>
              <w:t>Blok przedmiotów</w:t>
            </w:r>
            <w:r w:rsidR="0000406A">
              <w:rPr>
                <w:rFonts w:ascii="Arial Narrow" w:hAnsi="Arial Narrow"/>
                <w:b/>
              </w:rPr>
              <w:t xml:space="preserve"> wybieralnych</w:t>
            </w:r>
          </w:p>
        </w:tc>
        <w:tc>
          <w:tcPr>
            <w:tcW w:w="3174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2526B3" w:rsidRPr="00A53F92" w:rsidRDefault="002526B3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</w:rPr>
              <w:t xml:space="preserve">Kod modułu: </w:t>
            </w:r>
            <w:r w:rsidR="0000406A">
              <w:rPr>
                <w:rFonts w:ascii="Arial Narrow" w:hAnsi="Arial Narrow"/>
              </w:rPr>
              <w:t>M23</w:t>
            </w:r>
          </w:p>
        </w:tc>
      </w:tr>
      <w:tr w:rsidR="002526B3" w:rsidRPr="00174082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63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</w:rPr>
              <w:t xml:space="preserve">Nazwa przedmiotu:  </w:t>
            </w:r>
          </w:p>
          <w:p w:rsidR="002526B3" w:rsidRPr="00174082" w:rsidRDefault="0000406A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301033">
              <w:rPr>
                <w:rFonts w:ascii="Arial Narrow" w:hAnsi="Arial Narrow"/>
                <w:b/>
              </w:rPr>
              <w:t>Aplikacje Internetowe II</w:t>
            </w:r>
          </w:p>
        </w:tc>
        <w:tc>
          <w:tcPr>
            <w:tcW w:w="31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Kod przedmiotu: </w:t>
            </w:r>
            <w:r w:rsidR="004F4C5A">
              <w:rPr>
                <w:rFonts w:ascii="Arial Narrow" w:hAnsi="Arial Narrow"/>
              </w:rPr>
              <w:t>PBD_M4</w:t>
            </w:r>
          </w:p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</w:tr>
      <w:tr w:rsidR="002526B3" w:rsidRPr="00174082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951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174082" w:rsidRDefault="002526B3" w:rsidP="00226C5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Nazwa jednostki prowadzącej przedmiot / moduł:</w:t>
            </w:r>
            <w:r w:rsidRPr="00174082">
              <w:rPr>
                <w:rFonts w:ascii="Arial Narrow" w:hAnsi="Arial Narrow"/>
                <w:b/>
              </w:rPr>
              <w:t xml:space="preserve"> </w:t>
            </w:r>
            <w:r w:rsidR="00247DD3">
              <w:rPr>
                <w:rFonts w:ascii="Arial Narrow" w:hAnsi="Arial Narrow"/>
                <w:b/>
              </w:rPr>
              <w:br/>
            </w:r>
            <w:r w:rsidR="00C9269F" w:rsidRPr="00247DD3">
              <w:rPr>
                <w:rFonts w:ascii="Arial Narrow" w:hAnsi="Arial Narrow"/>
                <w:b/>
                <w:caps/>
              </w:rPr>
              <w:t>Instytut Informatyki Stosowanej</w:t>
            </w:r>
            <w:r w:rsidR="00C9269F">
              <w:rPr>
                <w:rFonts w:ascii="Arial Narrow" w:hAnsi="Arial Narrow"/>
                <w:b/>
              </w:rPr>
              <w:t xml:space="preserve"> im. Krzysztofa Brzeskiego</w:t>
            </w:r>
          </w:p>
        </w:tc>
      </w:tr>
      <w:tr w:rsidR="002526B3" w:rsidRPr="00174082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40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Nazwa kierunku:</w:t>
            </w:r>
            <w:r w:rsidR="00C9269F">
              <w:rPr>
                <w:rFonts w:ascii="Arial Narrow" w:hAnsi="Arial Narrow"/>
              </w:rPr>
              <w:t xml:space="preserve"> </w:t>
            </w:r>
            <w:r w:rsidR="00783E43">
              <w:rPr>
                <w:rFonts w:ascii="Arial Narrow" w:hAnsi="Arial Narrow"/>
              </w:rPr>
              <w:br/>
            </w:r>
            <w:r w:rsidR="00C9269F" w:rsidRPr="00783E43">
              <w:rPr>
                <w:rFonts w:ascii="Arial Narrow" w:hAnsi="Arial Narrow"/>
                <w:b/>
              </w:rPr>
              <w:t>INFORMATYKA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Poziom </w:t>
            </w:r>
            <w:r w:rsidR="00221DC0" w:rsidRPr="00174082">
              <w:rPr>
                <w:rFonts w:ascii="Arial Narrow" w:hAnsi="Arial Narrow"/>
              </w:rPr>
              <w:t>kształcenia</w:t>
            </w:r>
            <w:r w:rsidRPr="00174082">
              <w:rPr>
                <w:rFonts w:ascii="Arial Narrow" w:hAnsi="Arial Narrow"/>
              </w:rPr>
              <w:t xml:space="preserve">: </w:t>
            </w:r>
            <w:r w:rsidR="00783E43">
              <w:rPr>
                <w:rFonts w:ascii="Arial Narrow" w:hAnsi="Arial Narrow"/>
              </w:rPr>
              <w:br/>
            </w:r>
            <w:r w:rsidR="00C9269F" w:rsidRPr="00783E43">
              <w:rPr>
                <w:rFonts w:ascii="Arial Narrow" w:hAnsi="Arial Narrow"/>
                <w:b/>
              </w:rPr>
              <w:t>pierwszy</w:t>
            </w:r>
          </w:p>
        </w:tc>
      </w:tr>
      <w:tr w:rsidR="002526B3" w:rsidRPr="00174082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Forma studiów:</w:t>
            </w:r>
          </w:p>
          <w:p w:rsidR="002526B3" w:rsidRPr="00174082" w:rsidRDefault="00783E43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stacjonarne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Profil kształcenia:</w:t>
            </w:r>
          </w:p>
          <w:p w:rsidR="002526B3" w:rsidRPr="00174082" w:rsidRDefault="00360906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praktyczny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Specjalność:</w:t>
            </w:r>
          </w:p>
          <w:p w:rsidR="002526B3" w:rsidRPr="00174082" w:rsidRDefault="00B7579E" w:rsidP="00E410DF">
            <w:pPr>
              <w:spacing w:line="240" w:lineRule="auto"/>
              <w:rPr>
                <w:rFonts w:ascii="Arial Narrow" w:hAnsi="Arial Narrow"/>
              </w:rPr>
            </w:pPr>
            <w:r w:rsidRPr="00EA46ED">
              <w:rPr>
                <w:rFonts w:ascii="Arial Narrow" w:hAnsi="Arial Narrow"/>
                <w:b/>
                <w:sz w:val="20"/>
                <w:szCs w:val="20"/>
              </w:rPr>
              <w:t>Projektowanie baz danych i oprogramowanie użytkowe</w:t>
            </w:r>
          </w:p>
        </w:tc>
      </w:tr>
      <w:tr w:rsidR="002526B3" w:rsidRPr="00174082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Rok / semestr: </w:t>
            </w:r>
          </w:p>
          <w:p w:rsidR="002526B3" w:rsidRPr="00174082" w:rsidRDefault="00B7579E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3/6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Status przedmiotu /modułu:</w:t>
            </w:r>
          </w:p>
          <w:p w:rsidR="002526B3" w:rsidRPr="00174082" w:rsidRDefault="00783E43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obowiązkowy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Język przedmiotu / modułu:</w:t>
            </w:r>
          </w:p>
          <w:p w:rsidR="002526B3" w:rsidRPr="00174082" w:rsidRDefault="00360906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polski</w:t>
            </w:r>
          </w:p>
        </w:tc>
      </w:tr>
      <w:tr w:rsidR="002526B3" w:rsidRPr="00174082" w:rsidTr="00226C5F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226C5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Forma zajęć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projekt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seminarium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inne </w:t>
            </w:r>
            <w:r w:rsidRPr="00174082">
              <w:rPr>
                <w:rFonts w:ascii="Arial Narrow" w:hAnsi="Arial Narrow"/>
              </w:rPr>
              <w:br/>
              <w:t>(wpisać jakie)</w:t>
            </w:r>
          </w:p>
        </w:tc>
      </w:tr>
      <w:tr w:rsidR="002526B3" w:rsidRPr="00174082" w:rsidTr="002A726A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Wymiar zajęć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B7579E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8361B4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</w:tr>
      <w:tr w:rsidR="00B7579E" w:rsidRPr="00174082" w:rsidTr="002A726A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79E" w:rsidRPr="00174082" w:rsidRDefault="00B7579E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Cel przedmiotu / modułu</w:t>
            </w:r>
          </w:p>
          <w:p w:rsidR="00B7579E" w:rsidRPr="00174082" w:rsidRDefault="00B7579E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060ED" w:rsidRPr="00712020" w:rsidRDefault="00674336" w:rsidP="00CF4685">
            <w:pPr>
              <w:rPr>
                <w:rFonts w:ascii="Arial Narrow" w:eastAsia="Times New Roman" w:hAnsi="Arial Narrow"/>
                <w:lang w:eastAsia="pl-PL"/>
              </w:rPr>
            </w:pPr>
            <w:r w:rsidRPr="00712020">
              <w:rPr>
                <w:rFonts w:ascii="Arial Narrow" w:eastAsia="Times New Roman" w:hAnsi="Arial Narrow"/>
                <w:lang w:eastAsia="pl-PL"/>
              </w:rPr>
              <w:t xml:space="preserve">Celem </w:t>
            </w:r>
            <w:r w:rsidR="00CF4685" w:rsidRPr="00712020">
              <w:rPr>
                <w:rFonts w:ascii="Arial Narrow" w:eastAsia="Times New Roman" w:hAnsi="Arial Narrow"/>
                <w:lang w:eastAsia="pl-PL"/>
              </w:rPr>
              <w:t>przedmiotu</w:t>
            </w:r>
            <w:r w:rsidRPr="00712020">
              <w:rPr>
                <w:rFonts w:ascii="Arial Narrow" w:eastAsia="Times New Roman" w:hAnsi="Arial Narrow"/>
                <w:lang w:eastAsia="pl-PL"/>
              </w:rPr>
              <w:t xml:space="preserve"> jest </w:t>
            </w:r>
            <w:r w:rsidR="00AC0758" w:rsidRPr="00712020">
              <w:rPr>
                <w:rFonts w:ascii="Arial Narrow" w:eastAsia="Times New Roman" w:hAnsi="Arial Narrow"/>
                <w:lang w:eastAsia="pl-PL"/>
              </w:rPr>
              <w:t>nabycie umiejętności projektowania i</w:t>
            </w:r>
            <w:r w:rsidR="00712020" w:rsidRPr="00712020">
              <w:rPr>
                <w:rFonts w:ascii="Arial Narrow" w:eastAsia="Times New Roman" w:hAnsi="Arial Narrow"/>
                <w:lang w:eastAsia="pl-PL"/>
              </w:rPr>
              <w:t> </w:t>
            </w:r>
            <w:r w:rsidR="00AC0758" w:rsidRPr="00712020">
              <w:rPr>
                <w:rFonts w:ascii="Arial Narrow" w:eastAsia="Times New Roman" w:hAnsi="Arial Narrow"/>
                <w:lang w:eastAsia="pl-PL"/>
              </w:rPr>
              <w:t xml:space="preserve">wytwarzania aplikacji internetowych z wykorzystaniem technologii ASP.NET. </w:t>
            </w:r>
            <w:r w:rsidR="00751D59" w:rsidRPr="00712020">
              <w:rPr>
                <w:rFonts w:ascii="Arial Narrow" w:eastAsia="Times New Roman" w:hAnsi="Arial Narrow"/>
                <w:lang w:eastAsia="pl-PL"/>
              </w:rPr>
              <w:t xml:space="preserve">Studenci nauczą się </w:t>
            </w:r>
            <w:r w:rsidR="00712020" w:rsidRPr="00712020">
              <w:rPr>
                <w:rFonts w:ascii="Arial Narrow" w:eastAsia="Times New Roman" w:hAnsi="Arial Narrow"/>
                <w:lang w:eastAsia="pl-PL"/>
              </w:rPr>
              <w:t>tworzyć aplikacje internetowe w </w:t>
            </w:r>
            <w:r w:rsidR="00751D59" w:rsidRPr="00712020">
              <w:rPr>
                <w:rFonts w:ascii="Arial Narrow" w:eastAsia="Times New Roman" w:hAnsi="Arial Narrow"/>
                <w:lang w:eastAsia="pl-PL"/>
              </w:rPr>
              <w:t xml:space="preserve">modelu ASP.NET Web </w:t>
            </w:r>
            <w:proofErr w:type="spellStart"/>
            <w:r w:rsidR="00751D59" w:rsidRPr="00712020">
              <w:rPr>
                <w:rFonts w:ascii="Arial Narrow" w:eastAsia="Times New Roman" w:hAnsi="Arial Narrow"/>
                <w:lang w:eastAsia="pl-PL"/>
              </w:rPr>
              <w:t>Forms</w:t>
            </w:r>
            <w:proofErr w:type="spellEnd"/>
            <w:r w:rsidR="00751D59" w:rsidRPr="00712020">
              <w:rPr>
                <w:rFonts w:ascii="Arial Narrow" w:eastAsia="Times New Roman" w:hAnsi="Arial Narrow"/>
                <w:lang w:eastAsia="pl-PL"/>
              </w:rPr>
              <w:t xml:space="preserve"> bazujące na kontrolkach serwerowych oraz </w:t>
            </w:r>
            <w:r w:rsidR="005060ED" w:rsidRPr="00712020">
              <w:rPr>
                <w:rFonts w:ascii="Arial Narrow" w:eastAsia="Times New Roman" w:hAnsi="Arial Narrow"/>
                <w:lang w:eastAsia="pl-PL"/>
              </w:rPr>
              <w:t>z wykorzystaniem wzorca projektowego MVC, który wymusza podział aplikacji na trzy niezależne warstwy: model danych, interfejs graficzny oraz logikę działania</w:t>
            </w:r>
            <w:r w:rsidR="00751D59" w:rsidRPr="00712020">
              <w:rPr>
                <w:rFonts w:ascii="Arial Narrow" w:eastAsia="Times New Roman" w:hAnsi="Arial Narrow"/>
                <w:lang w:eastAsia="pl-PL"/>
              </w:rPr>
              <w:t xml:space="preserve">. </w:t>
            </w:r>
          </w:p>
          <w:p w:rsidR="00B7579E" w:rsidRPr="00712020" w:rsidRDefault="00674336" w:rsidP="00C055D8">
            <w:pPr>
              <w:rPr>
                <w:rFonts w:ascii="Arial Narrow" w:hAnsi="Arial Narrow"/>
              </w:rPr>
            </w:pPr>
            <w:r w:rsidRPr="00712020">
              <w:rPr>
                <w:rFonts w:ascii="Arial Narrow" w:eastAsia="Times New Roman" w:hAnsi="Arial Narrow"/>
                <w:lang w:eastAsia="pl-PL"/>
              </w:rPr>
              <w:t xml:space="preserve">Wiedza i umiejętności zdobyte w ramach tego </w:t>
            </w:r>
            <w:r w:rsidR="00C055D8" w:rsidRPr="00712020">
              <w:rPr>
                <w:rFonts w:ascii="Arial Narrow" w:eastAsia="Times New Roman" w:hAnsi="Arial Narrow"/>
                <w:lang w:eastAsia="pl-PL"/>
              </w:rPr>
              <w:t>przedmiotu</w:t>
            </w:r>
            <w:r w:rsidRPr="00712020">
              <w:rPr>
                <w:rFonts w:ascii="Arial Narrow" w:eastAsia="Times New Roman" w:hAnsi="Arial Narrow"/>
                <w:lang w:eastAsia="pl-PL"/>
              </w:rPr>
              <w:t xml:space="preserve"> można traktować jako wstęp do przygotowania studenta do egzaminu </w:t>
            </w:r>
            <w:r w:rsidRPr="00712020">
              <w:rPr>
                <w:rFonts w:ascii="Arial Narrow" w:eastAsia="Times New Roman" w:hAnsi="Arial Narrow"/>
                <w:i/>
                <w:iCs/>
                <w:lang w:eastAsia="pl-PL"/>
              </w:rPr>
              <w:t>MS 70-486: Developing ASP.NET MVC Web Applications.</w:t>
            </w:r>
            <w:r w:rsidRPr="00712020">
              <w:rPr>
                <w:rFonts w:ascii="Times New Roman" w:eastAsia="Times New Roman" w:hAnsi="Times New Roman"/>
                <w:lang w:eastAsia="pl-PL"/>
              </w:rPr>
              <w:t> </w:t>
            </w:r>
          </w:p>
        </w:tc>
      </w:tr>
      <w:tr w:rsidR="00B7579E" w:rsidRPr="00174082" w:rsidTr="002A726A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7579E" w:rsidRPr="00174082" w:rsidRDefault="00B7579E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Wymagania wstępne</w:t>
            </w:r>
          </w:p>
          <w:p w:rsidR="00B7579E" w:rsidRPr="00174082" w:rsidRDefault="00B7579E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7579E" w:rsidRPr="00C15594" w:rsidRDefault="00461AA3" w:rsidP="00461AA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</w:t>
            </w:r>
            <w:r w:rsidR="00C15594">
              <w:rPr>
                <w:rFonts w:ascii="Arial Narrow" w:hAnsi="Arial Narrow"/>
              </w:rPr>
              <w:t>odstawy programowania w języku C#</w:t>
            </w:r>
            <w:r w:rsidR="00A65AC7">
              <w:rPr>
                <w:rFonts w:ascii="Arial Narrow" w:hAnsi="Arial Narrow"/>
              </w:rPr>
              <w:t xml:space="preserve"> w środowisku Visual Studio</w:t>
            </w:r>
            <w:r>
              <w:rPr>
                <w:rFonts w:ascii="Arial Narrow" w:hAnsi="Arial Narrow"/>
              </w:rPr>
              <w:t>, podstawy baz danych</w:t>
            </w:r>
            <w:r w:rsidR="00A65AC7">
              <w:rPr>
                <w:rFonts w:ascii="Arial Narrow" w:hAnsi="Arial Narrow"/>
              </w:rPr>
              <w:t xml:space="preserve"> z naciskiem na MS SQL Server</w:t>
            </w:r>
            <w:r>
              <w:rPr>
                <w:rFonts w:ascii="Arial Narrow" w:hAnsi="Arial Narrow"/>
              </w:rPr>
              <w:t>, wprowadzenie do aplikacji internetowych</w:t>
            </w:r>
          </w:p>
        </w:tc>
      </w:tr>
      <w:tr w:rsidR="002526B3" w:rsidRPr="00174082" w:rsidTr="002A726A">
        <w:trPr>
          <w:cantSplit/>
          <w:trHeight w:val="619"/>
        </w:trPr>
        <w:tc>
          <w:tcPr>
            <w:tcW w:w="10008" w:type="dxa"/>
            <w:gridSpan w:val="1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  <w:b/>
              </w:rPr>
              <w:t>EFEKTY KSZTAŁCENIA</w:t>
            </w:r>
          </w:p>
        </w:tc>
      </w:tr>
      <w:tr w:rsidR="002526B3" w:rsidRPr="00174082" w:rsidTr="002A726A">
        <w:trPr>
          <w:cantSplit/>
        </w:trPr>
        <w:tc>
          <w:tcPr>
            <w:tcW w:w="675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526B3" w:rsidRPr="00174082" w:rsidRDefault="00221DC0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Lp.</w:t>
            </w:r>
          </w:p>
        </w:tc>
        <w:tc>
          <w:tcPr>
            <w:tcW w:w="8070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Opis efektu kształcenia</w:t>
            </w:r>
          </w:p>
        </w:tc>
        <w:tc>
          <w:tcPr>
            <w:tcW w:w="12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Odniesienie do efektów dla </w:t>
            </w:r>
            <w:r w:rsidRPr="00174082">
              <w:rPr>
                <w:rFonts w:ascii="Arial Narrow" w:hAnsi="Arial Narrow"/>
                <w:b/>
              </w:rPr>
              <w:t xml:space="preserve">kierunku </w:t>
            </w:r>
          </w:p>
        </w:tc>
      </w:tr>
      <w:tr w:rsidR="002526B3" w:rsidRPr="00174082" w:rsidTr="002A726A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ind w:left="720"/>
              <w:rPr>
                <w:rFonts w:ascii="Arial Narrow" w:hAnsi="Arial Narrow"/>
              </w:rPr>
            </w:pP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B3" w:rsidRPr="00174082" w:rsidRDefault="002526B3" w:rsidP="00E410DF">
            <w:pPr>
              <w:pStyle w:val="Tekstpodstawowy"/>
              <w:spacing w:line="276" w:lineRule="auto"/>
              <w:rPr>
                <w:rFonts w:ascii="Arial Narrow" w:hAnsi="Arial Narrow"/>
                <w:sz w:val="22"/>
                <w:szCs w:val="22"/>
                <w:lang w:eastAsia="en-US"/>
              </w:rPr>
            </w:pPr>
            <w:r w:rsidRPr="00174082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Wiedza – student</w:t>
            </w:r>
            <w:r w:rsidRPr="00174082">
              <w:rPr>
                <w:rFonts w:ascii="Arial Narrow" w:hAnsi="Arial Narrow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B26EE2" w:rsidRPr="00174082" w:rsidTr="00F616DF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EE2" w:rsidRPr="00744A0B" w:rsidRDefault="003C074A" w:rsidP="008361B4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01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6EE2" w:rsidRDefault="00B26EE2" w:rsidP="008361B4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Zna typy i zastosowanie kontrolek ASP.NET.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26EE2" w:rsidRPr="00744A0B" w:rsidRDefault="00B26EE2" w:rsidP="00A02CF5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K_W15</w:t>
            </w:r>
          </w:p>
        </w:tc>
      </w:tr>
      <w:tr w:rsidR="00B26EE2" w:rsidRPr="00174082" w:rsidTr="00F616DF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EE2" w:rsidRPr="00744A0B" w:rsidRDefault="003C074A" w:rsidP="008361B4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02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6EE2" w:rsidRDefault="00B26EE2" w:rsidP="008361B4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Zna m</w:t>
            </w:r>
            <w:r w:rsidRPr="003A012E">
              <w:rPr>
                <w:rFonts w:ascii="Arial Narrow" w:hAnsi="Arial Narrow"/>
              </w:rPr>
              <w:t xml:space="preserve">echanizmy </w:t>
            </w:r>
            <w:r>
              <w:rPr>
                <w:rFonts w:ascii="Arial Narrow" w:hAnsi="Arial Narrow"/>
              </w:rPr>
              <w:t>zabezpieczania serwisów internetowych, w szczególności metody uwierzytelniania, autoryzacji i kontroli dostępu</w:t>
            </w:r>
            <w:r w:rsidR="00B346EB">
              <w:rPr>
                <w:rFonts w:ascii="Arial Narrow" w:hAnsi="Arial Narrow"/>
              </w:rPr>
              <w:t>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26EE2" w:rsidRDefault="00B26EE2" w:rsidP="008361B4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K_W17</w:t>
            </w:r>
          </w:p>
        </w:tc>
      </w:tr>
      <w:tr w:rsidR="00B26EE2" w:rsidRPr="00174082" w:rsidTr="00F616DF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EE2" w:rsidRPr="00744A0B" w:rsidRDefault="00B26EE2" w:rsidP="008361B4">
            <w:pPr>
              <w:rPr>
                <w:rFonts w:ascii="Arial Narrow" w:hAnsi="Arial Narrow"/>
              </w:rPr>
            </w:pPr>
            <w:r w:rsidRPr="00744A0B">
              <w:rPr>
                <w:rFonts w:ascii="Arial Narrow" w:hAnsi="Arial Narrow"/>
              </w:rPr>
              <w:t>0</w:t>
            </w:r>
            <w:r w:rsidR="003C074A">
              <w:rPr>
                <w:rFonts w:ascii="Arial Narrow" w:hAnsi="Arial Narrow"/>
              </w:rPr>
              <w:t>3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6EE2" w:rsidRPr="00744A0B" w:rsidRDefault="00B26EE2" w:rsidP="008361B4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Rozumie strukturę aplikacji internetowych wykonanych w podziale na model, widok i kontroler.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26EE2" w:rsidRDefault="00B26EE2" w:rsidP="008361B4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K_W07</w:t>
            </w:r>
          </w:p>
          <w:p w:rsidR="00B26EE2" w:rsidRPr="00744A0B" w:rsidRDefault="00B26EE2" w:rsidP="008361B4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K_W13</w:t>
            </w:r>
          </w:p>
        </w:tc>
      </w:tr>
      <w:tr w:rsidR="00B26EE2" w:rsidRPr="00174082" w:rsidTr="00F616DF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EE2" w:rsidRPr="00744A0B" w:rsidRDefault="00B26EE2" w:rsidP="008361B4">
            <w:pPr>
              <w:rPr>
                <w:rFonts w:ascii="Arial Narrow" w:hAnsi="Arial Narrow"/>
              </w:rPr>
            </w:pPr>
            <w:r w:rsidRPr="00744A0B">
              <w:rPr>
                <w:rFonts w:ascii="Arial Narrow" w:hAnsi="Arial Narrow"/>
              </w:rPr>
              <w:t>0</w:t>
            </w:r>
            <w:r w:rsidR="003C074A">
              <w:rPr>
                <w:rFonts w:ascii="Arial Narrow" w:hAnsi="Arial Narrow"/>
              </w:rPr>
              <w:t>4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6EE2" w:rsidRPr="00744A0B" w:rsidRDefault="00B26EE2" w:rsidP="008361B4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Zna strukturę i specyfikę wybranego szablonu budowy aplikacji internetowych implementującego model MVC.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26EE2" w:rsidRDefault="00B26EE2" w:rsidP="008361B4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K_W11</w:t>
            </w:r>
          </w:p>
          <w:p w:rsidR="00B26EE2" w:rsidRPr="00744A0B" w:rsidRDefault="00B26EE2" w:rsidP="008361B4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K_W1</w:t>
            </w:r>
            <w:r w:rsidR="00FA7FD6">
              <w:rPr>
                <w:rFonts w:ascii="Arial Narrow" w:hAnsi="Arial Narrow"/>
              </w:rPr>
              <w:t>3</w:t>
            </w:r>
          </w:p>
        </w:tc>
      </w:tr>
      <w:tr w:rsidR="00B26EE2" w:rsidRPr="00174082" w:rsidTr="002A726A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EE2" w:rsidRPr="00174082" w:rsidRDefault="00B26EE2" w:rsidP="00E410DF">
            <w:pPr>
              <w:spacing w:line="240" w:lineRule="auto"/>
              <w:ind w:left="720"/>
              <w:rPr>
                <w:rFonts w:ascii="Arial Narrow" w:hAnsi="Arial Narrow"/>
              </w:rPr>
            </w:pP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6EE2" w:rsidRPr="00174082" w:rsidRDefault="00B26EE2" w:rsidP="00E410DF">
            <w:pPr>
              <w:pStyle w:val="Tekstpodstawowy"/>
              <w:spacing w:line="276" w:lineRule="auto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 w:rsidRPr="00174082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Umiejętności – student: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26EE2" w:rsidRPr="00174082" w:rsidRDefault="00B26EE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B26EE2" w:rsidRPr="00174082" w:rsidTr="002A726A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EE2" w:rsidRDefault="003C074A" w:rsidP="008361B4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05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6EE2" w:rsidRDefault="00B26EE2" w:rsidP="008361B4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Tworzy aplikacje internetowe w modelu ASP.NET Web </w:t>
            </w:r>
            <w:proofErr w:type="spellStart"/>
            <w:r>
              <w:rPr>
                <w:rFonts w:ascii="Arial Narrow" w:hAnsi="Arial Narrow"/>
              </w:rPr>
              <w:t>Forms</w:t>
            </w:r>
            <w:proofErr w:type="spellEnd"/>
            <w:r>
              <w:rPr>
                <w:rFonts w:ascii="Arial Narrow" w:hAnsi="Arial Narrow"/>
              </w:rPr>
              <w:t>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74A" w:rsidRDefault="003C074A" w:rsidP="003C074A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K_U19</w:t>
            </w:r>
          </w:p>
          <w:p w:rsidR="00B26EE2" w:rsidRDefault="003C074A" w:rsidP="003C074A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K_U16</w:t>
            </w:r>
          </w:p>
        </w:tc>
      </w:tr>
      <w:tr w:rsidR="00B26EE2" w:rsidRPr="00174082" w:rsidTr="002A726A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EE2" w:rsidRDefault="003C074A" w:rsidP="008361B4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06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6EE2" w:rsidRDefault="00B26EE2" w:rsidP="008361B4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Tworzy aplikacje internetowe w modelu ASP.NET MVC.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74A" w:rsidRDefault="003C074A" w:rsidP="003C074A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K_U19</w:t>
            </w:r>
          </w:p>
          <w:p w:rsidR="00B26EE2" w:rsidRDefault="003C074A" w:rsidP="003C074A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K_U16</w:t>
            </w:r>
          </w:p>
        </w:tc>
      </w:tr>
      <w:tr w:rsidR="00B26EE2" w:rsidRPr="00174082" w:rsidTr="002A726A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EE2" w:rsidRDefault="003C074A" w:rsidP="008361B4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lastRenderedPageBreak/>
              <w:t>07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6EE2" w:rsidRDefault="00B26EE2" w:rsidP="00845B1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Buduje usługi sieciowe oraz aplikacje wykorzystujące usługi.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26EE2" w:rsidRDefault="00E75866" w:rsidP="008361B4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K_U16</w:t>
            </w:r>
          </w:p>
        </w:tc>
      </w:tr>
      <w:tr w:rsidR="00B26EE2" w:rsidRPr="00174082" w:rsidTr="002A726A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EE2" w:rsidRPr="00744A0B" w:rsidRDefault="00B26EE2" w:rsidP="008361B4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</w:t>
            </w:r>
            <w:r w:rsidR="003C074A">
              <w:rPr>
                <w:rFonts w:ascii="Arial Narrow" w:hAnsi="Arial Narrow"/>
              </w:rPr>
              <w:t>8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6EE2" w:rsidRPr="00744A0B" w:rsidRDefault="00B26EE2" w:rsidP="008361B4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Potrafi zaimplementować zaawansowany szablon i w oparciu o niego stworzyć serwis internetowy.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26EE2" w:rsidRPr="00744A0B" w:rsidRDefault="00B26EE2" w:rsidP="008361B4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K_U19</w:t>
            </w:r>
          </w:p>
        </w:tc>
      </w:tr>
      <w:tr w:rsidR="00B26EE2" w:rsidRPr="00174082" w:rsidTr="002A726A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EE2" w:rsidRPr="00174082" w:rsidRDefault="00B26EE2" w:rsidP="00E410DF">
            <w:pPr>
              <w:spacing w:line="240" w:lineRule="auto"/>
              <w:ind w:left="720"/>
              <w:rPr>
                <w:rFonts w:ascii="Arial Narrow" w:hAnsi="Arial Narrow"/>
              </w:rPr>
            </w:pP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26EE2" w:rsidRPr="00174082" w:rsidRDefault="00B26EE2" w:rsidP="00E410DF">
            <w:pPr>
              <w:pStyle w:val="Tekstpodstawowy"/>
              <w:spacing w:line="276" w:lineRule="auto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 w:rsidRPr="00174082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Kompetencje społeczne – student: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26EE2" w:rsidRPr="00174082" w:rsidRDefault="00B26EE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B26EE2" w:rsidRPr="00174082" w:rsidTr="008361B4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EE2" w:rsidRPr="00744A0B" w:rsidRDefault="00E75866" w:rsidP="008361B4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09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6EE2" w:rsidRPr="00D54C3F" w:rsidRDefault="00B26EE2" w:rsidP="00E75866">
            <w:pPr>
              <w:rPr>
                <w:rFonts w:ascii="Arial Narrow" w:hAnsi="Arial Narrow"/>
              </w:rPr>
            </w:pPr>
            <w:r w:rsidRPr="00D54C3F">
              <w:rPr>
                <w:rFonts w:ascii="Arial Narrow" w:hAnsi="Arial Narrow"/>
              </w:rPr>
              <w:t>Przestrzega zasad etyki zawodo</w:t>
            </w:r>
            <w:r w:rsidR="00E75866">
              <w:rPr>
                <w:rFonts w:ascii="Arial Narrow" w:hAnsi="Arial Narrow"/>
              </w:rPr>
              <w:t xml:space="preserve">wej, w szczególności uczciwości i </w:t>
            </w:r>
            <w:r w:rsidRPr="00D54C3F">
              <w:rPr>
                <w:rFonts w:ascii="Arial Narrow" w:hAnsi="Arial Narrow"/>
              </w:rPr>
              <w:t>poszanowania praw autorskich</w:t>
            </w:r>
            <w:r w:rsidR="00E75866">
              <w:rPr>
                <w:rFonts w:ascii="Arial Narrow" w:hAnsi="Arial Narrow"/>
              </w:rPr>
              <w:t>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26EE2" w:rsidRPr="00D54C3F" w:rsidRDefault="00B26EE2" w:rsidP="008361B4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K_K03</w:t>
            </w:r>
          </w:p>
        </w:tc>
      </w:tr>
      <w:tr w:rsidR="00B26EE2" w:rsidRPr="00174082" w:rsidTr="008361B4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EE2" w:rsidRPr="00744A0B" w:rsidRDefault="003C074A" w:rsidP="008361B4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="00E75866">
              <w:rPr>
                <w:rFonts w:ascii="Arial Narrow" w:hAnsi="Arial Narrow"/>
              </w:rPr>
              <w:t>0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6EE2" w:rsidRPr="00D54C3F" w:rsidRDefault="00B26EE2" w:rsidP="008361B4">
            <w:pPr>
              <w:rPr>
                <w:rFonts w:ascii="Arial Narrow" w:hAnsi="Arial Narrow"/>
              </w:rPr>
            </w:pPr>
            <w:r w:rsidRPr="00D54C3F">
              <w:rPr>
                <w:rFonts w:ascii="Arial Narrow" w:hAnsi="Arial Narrow"/>
              </w:rPr>
              <w:t>Opisuje, pozycjonuje i różnicuje zakres posiadanej przez siebie wiedzy i umiejętności.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26EE2" w:rsidRPr="00D54C3F" w:rsidRDefault="00B26EE2" w:rsidP="008361B4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K_K01</w:t>
            </w:r>
          </w:p>
        </w:tc>
      </w:tr>
      <w:tr w:rsidR="00B26EE2" w:rsidRPr="00174082" w:rsidTr="008361B4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EE2" w:rsidRPr="00744A0B" w:rsidRDefault="00B26EE2" w:rsidP="008361B4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="00E75866">
              <w:rPr>
                <w:rFonts w:ascii="Arial Narrow" w:hAnsi="Arial Narrow"/>
              </w:rPr>
              <w:t>1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B26EE2" w:rsidRPr="00D54C3F" w:rsidRDefault="00B26EE2" w:rsidP="008361B4">
            <w:pPr>
              <w:rPr>
                <w:rFonts w:ascii="Arial Narrow" w:hAnsi="Arial Narrow"/>
              </w:rPr>
            </w:pPr>
            <w:r w:rsidRPr="00D54C3F">
              <w:rPr>
                <w:rFonts w:ascii="Arial Narrow" w:hAnsi="Arial Narrow"/>
              </w:rPr>
              <w:t>Deklaruje potrzebę ciągłego dokształcania się i rozwoju zawodowego.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26EE2" w:rsidRPr="00D54C3F" w:rsidRDefault="00B26EE2" w:rsidP="008361B4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K_K01</w:t>
            </w:r>
          </w:p>
        </w:tc>
      </w:tr>
      <w:tr w:rsidR="00B26EE2" w:rsidRPr="00174082" w:rsidTr="00877931">
        <w:trPr>
          <w:trHeight w:val="816"/>
        </w:trPr>
        <w:tc>
          <w:tcPr>
            <w:tcW w:w="820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6EE2" w:rsidRPr="00174082" w:rsidRDefault="00B26EE2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  <w:b/>
              </w:rPr>
              <w:t>Metody weryfikacji efektów kształcenia</w:t>
            </w:r>
          </w:p>
        </w:tc>
        <w:tc>
          <w:tcPr>
            <w:tcW w:w="1803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6EE2" w:rsidRPr="00174082" w:rsidRDefault="00B26EE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Lp. efektu kształcenia</w:t>
            </w:r>
            <w:r w:rsidRPr="00174082">
              <w:rPr>
                <w:rFonts w:ascii="Arial Narrow" w:hAnsi="Arial Narrow"/>
              </w:rPr>
              <w:br/>
            </w:r>
          </w:p>
        </w:tc>
      </w:tr>
      <w:tr w:rsidR="00B26EE2" w:rsidRPr="00174082" w:rsidTr="00877931">
        <w:trPr>
          <w:trHeight w:val="544"/>
        </w:trPr>
        <w:tc>
          <w:tcPr>
            <w:tcW w:w="8205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6EE2" w:rsidRPr="00D54C3F" w:rsidRDefault="00B26EE2" w:rsidP="00D755AE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/>
                <w:szCs w:val="20"/>
              </w:rPr>
            </w:pPr>
            <w:r>
              <w:rPr>
                <w:rFonts w:ascii="Arial Narrow" w:hAnsi="Arial Narrow"/>
              </w:rPr>
              <w:t>Na zajęciach projektowych s</w:t>
            </w:r>
            <w:r w:rsidRPr="007704CC">
              <w:rPr>
                <w:rFonts w:ascii="Arial Narrow" w:hAnsi="Arial Narrow"/>
              </w:rPr>
              <w:t xml:space="preserve">tudent </w:t>
            </w:r>
            <w:r>
              <w:rPr>
                <w:rFonts w:ascii="Arial Narrow" w:hAnsi="Arial Narrow"/>
                <w:szCs w:val="20"/>
              </w:rPr>
              <w:t xml:space="preserve"> realizuje  serwis internetowy zgodnie ze specyfikacją określoną przez prowadzącego.</w:t>
            </w:r>
          </w:p>
        </w:tc>
        <w:tc>
          <w:tcPr>
            <w:tcW w:w="180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6EE2" w:rsidRPr="00744A0B" w:rsidRDefault="00C916F4" w:rsidP="00D755A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01, 02, 03, 04, 05, 06, 08</w:t>
            </w:r>
          </w:p>
        </w:tc>
      </w:tr>
      <w:tr w:rsidR="00B26EE2" w:rsidRPr="00174082" w:rsidTr="00877931">
        <w:trPr>
          <w:trHeight w:val="544"/>
        </w:trPr>
        <w:tc>
          <w:tcPr>
            <w:tcW w:w="8205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6EE2" w:rsidRPr="00D54C3F" w:rsidRDefault="00B26EE2" w:rsidP="00D755AE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Na zajęciach laboratoryjnych s</w:t>
            </w:r>
            <w:r w:rsidRPr="007704CC">
              <w:rPr>
                <w:rFonts w:ascii="Arial Narrow" w:hAnsi="Arial Narrow"/>
              </w:rPr>
              <w:t xml:space="preserve">tudent </w:t>
            </w:r>
            <w:r>
              <w:rPr>
                <w:rFonts w:ascii="Arial Narrow" w:hAnsi="Arial Narrow"/>
              </w:rPr>
              <w:t>rozwiązuje</w:t>
            </w:r>
            <w:r w:rsidRPr="007704CC">
              <w:rPr>
                <w:rFonts w:ascii="Arial Narrow" w:hAnsi="Arial Narrow"/>
              </w:rPr>
              <w:t xml:space="preserve"> zada</w:t>
            </w:r>
            <w:r>
              <w:rPr>
                <w:rFonts w:ascii="Arial Narrow" w:hAnsi="Arial Narrow"/>
              </w:rPr>
              <w:t xml:space="preserve">nia </w:t>
            </w:r>
            <w:r w:rsidRPr="007704CC">
              <w:rPr>
                <w:rFonts w:ascii="Arial Narrow" w:hAnsi="Arial Narrow"/>
              </w:rPr>
              <w:t>zdefiniowan</w:t>
            </w:r>
            <w:r>
              <w:rPr>
                <w:rFonts w:ascii="Arial Narrow" w:hAnsi="Arial Narrow"/>
              </w:rPr>
              <w:t>e</w:t>
            </w:r>
            <w:r w:rsidRPr="007704CC">
              <w:rPr>
                <w:rFonts w:ascii="Arial Narrow" w:hAnsi="Arial Narrow"/>
              </w:rPr>
              <w:t xml:space="preserve"> przez prowadzącego.</w:t>
            </w:r>
            <w:r>
              <w:rPr>
                <w:rFonts w:ascii="Arial Narrow" w:hAnsi="Arial Narrow"/>
              </w:rPr>
              <w:t xml:space="preserve"> </w:t>
            </w:r>
          </w:p>
        </w:tc>
        <w:tc>
          <w:tcPr>
            <w:tcW w:w="180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6EE2" w:rsidRPr="00744A0B" w:rsidRDefault="00983615" w:rsidP="0098361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01, 02, 03, 04, 05, 06, 07</w:t>
            </w:r>
          </w:p>
        </w:tc>
      </w:tr>
      <w:tr w:rsidR="00B26EE2" w:rsidRPr="00174082" w:rsidTr="00877931">
        <w:trPr>
          <w:trHeight w:val="544"/>
        </w:trPr>
        <w:tc>
          <w:tcPr>
            <w:tcW w:w="8205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6EE2" w:rsidRPr="00D54C3F" w:rsidRDefault="00B26EE2" w:rsidP="00B346EB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/>
                <w:szCs w:val="20"/>
              </w:rPr>
            </w:pPr>
            <w:r>
              <w:rPr>
                <w:rFonts w:ascii="Arial Narrow" w:hAnsi="Arial Narrow"/>
              </w:rPr>
              <w:t>Na zajęciach laboratoryjnych s</w:t>
            </w:r>
            <w:r w:rsidRPr="007704CC">
              <w:rPr>
                <w:rFonts w:ascii="Arial Narrow" w:hAnsi="Arial Narrow"/>
              </w:rPr>
              <w:t>tudent</w:t>
            </w:r>
            <w:r>
              <w:rPr>
                <w:rFonts w:ascii="Arial Narrow" w:hAnsi="Arial Narrow"/>
              </w:rPr>
              <w:t xml:space="preserve"> wykonuje zadania sprawdzające umiejętności praktyczne na</w:t>
            </w:r>
            <w:r w:rsidR="00B346EB">
              <w:rPr>
                <w:rFonts w:ascii="Arial Narrow" w:hAnsi="Arial Narrow"/>
              </w:rPr>
              <w:t> </w:t>
            </w:r>
            <w:r>
              <w:rPr>
                <w:rFonts w:ascii="Arial Narrow" w:hAnsi="Arial Narrow"/>
              </w:rPr>
              <w:t>kolokwium zaliczeniowym  pierwszym (</w:t>
            </w:r>
            <w:proofErr w:type="spellStart"/>
            <w:r>
              <w:rPr>
                <w:rFonts w:ascii="Arial Narrow" w:hAnsi="Arial Narrow"/>
              </w:rPr>
              <w:t>śródsemestralnym</w:t>
            </w:r>
            <w:proofErr w:type="spellEnd"/>
            <w:r>
              <w:rPr>
                <w:rFonts w:ascii="Arial Narrow" w:hAnsi="Arial Narrow"/>
              </w:rPr>
              <w:t>).</w:t>
            </w:r>
          </w:p>
        </w:tc>
        <w:tc>
          <w:tcPr>
            <w:tcW w:w="180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6EE2" w:rsidRPr="00744A0B" w:rsidRDefault="00983615" w:rsidP="00BA203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01, 02, </w:t>
            </w:r>
            <w:r w:rsidR="00BA2037">
              <w:rPr>
                <w:rFonts w:ascii="Arial Narrow" w:hAnsi="Arial Narrow"/>
                <w:sz w:val="18"/>
                <w:szCs w:val="18"/>
              </w:rPr>
              <w:t>05</w:t>
            </w:r>
          </w:p>
        </w:tc>
      </w:tr>
      <w:tr w:rsidR="00B26EE2" w:rsidRPr="00174082" w:rsidTr="00877931">
        <w:trPr>
          <w:trHeight w:val="544"/>
        </w:trPr>
        <w:tc>
          <w:tcPr>
            <w:tcW w:w="8205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6EE2" w:rsidRDefault="00B26EE2" w:rsidP="00B346EB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/>
                <w:szCs w:val="20"/>
              </w:rPr>
            </w:pPr>
            <w:r>
              <w:rPr>
                <w:rFonts w:ascii="Arial Narrow" w:hAnsi="Arial Narrow"/>
              </w:rPr>
              <w:t>Na zajęciach laboratoryjnych s</w:t>
            </w:r>
            <w:r w:rsidRPr="007704CC">
              <w:rPr>
                <w:rFonts w:ascii="Arial Narrow" w:hAnsi="Arial Narrow"/>
              </w:rPr>
              <w:t>tudent</w:t>
            </w:r>
            <w:r>
              <w:rPr>
                <w:rFonts w:ascii="Arial Narrow" w:hAnsi="Arial Narrow"/>
              </w:rPr>
              <w:t xml:space="preserve">  wykonuje zadania sprawdzające umiejętności praktyczne na</w:t>
            </w:r>
            <w:r w:rsidR="00B346EB">
              <w:rPr>
                <w:rFonts w:ascii="Arial Narrow" w:hAnsi="Arial Narrow"/>
              </w:rPr>
              <w:t> </w:t>
            </w:r>
            <w:bookmarkStart w:id="0" w:name="_GoBack"/>
            <w:bookmarkEnd w:id="0"/>
            <w:r>
              <w:rPr>
                <w:rFonts w:ascii="Arial Narrow" w:hAnsi="Arial Narrow"/>
              </w:rPr>
              <w:t>kolokwium zaliczeniowym drugim (końcowym).</w:t>
            </w:r>
          </w:p>
        </w:tc>
        <w:tc>
          <w:tcPr>
            <w:tcW w:w="180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6EE2" w:rsidRDefault="00B26EE2" w:rsidP="00D755A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03,</w:t>
            </w:r>
            <w:r w:rsidR="00983615">
              <w:rPr>
                <w:rFonts w:ascii="Arial Narrow" w:hAnsi="Arial Narrow"/>
                <w:sz w:val="18"/>
                <w:szCs w:val="18"/>
              </w:rPr>
              <w:t xml:space="preserve"> 04, </w:t>
            </w:r>
            <w:r>
              <w:rPr>
                <w:rFonts w:ascii="Arial Narrow" w:hAnsi="Arial Narrow"/>
                <w:sz w:val="18"/>
                <w:szCs w:val="18"/>
              </w:rPr>
              <w:t>06</w:t>
            </w:r>
          </w:p>
        </w:tc>
      </w:tr>
      <w:tr w:rsidR="00B26EE2" w:rsidRPr="00174082" w:rsidTr="002A726A">
        <w:tc>
          <w:tcPr>
            <w:tcW w:w="10008" w:type="dxa"/>
            <w:gridSpan w:val="1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26EE2" w:rsidRPr="00174082" w:rsidRDefault="00B26EE2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  <w:p w:rsidR="00B26EE2" w:rsidRPr="00174082" w:rsidRDefault="00B26EE2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  <w:b/>
              </w:rPr>
              <w:t>NAKŁAD PRACY STUDENTA</w:t>
            </w:r>
          </w:p>
          <w:p w:rsidR="00B26EE2" w:rsidRPr="00174082" w:rsidRDefault="00B26EE2" w:rsidP="00E410DF">
            <w:pPr>
              <w:spacing w:line="240" w:lineRule="auto"/>
              <w:rPr>
                <w:rFonts w:ascii="Arial Narrow" w:hAnsi="Arial Narrow"/>
                <w:b/>
              </w:rPr>
            </w:pPr>
          </w:p>
        </w:tc>
      </w:tr>
      <w:tr w:rsidR="00B26EE2" w:rsidRPr="00174082" w:rsidTr="00AD63B2">
        <w:trPr>
          <w:trHeight w:val="58"/>
        </w:trPr>
        <w:tc>
          <w:tcPr>
            <w:tcW w:w="6062" w:type="dxa"/>
            <w:gridSpan w:val="9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B26EE2" w:rsidRPr="00174082" w:rsidRDefault="00B26EE2" w:rsidP="00E410DF">
            <w:pPr>
              <w:spacing w:line="240" w:lineRule="auto"/>
              <w:rPr>
                <w:rFonts w:ascii="Arial Narrow" w:hAnsi="Arial Narrow"/>
              </w:rPr>
            </w:pPr>
          </w:p>
          <w:p w:rsidR="00B26EE2" w:rsidRPr="00174082" w:rsidRDefault="00B26EE2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Rodzaj działań/zajęć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26EE2" w:rsidRPr="00174082" w:rsidRDefault="00B26EE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Liczba godzin  </w:t>
            </w:r>
          </w:p>
        </w:tc>
      </w:tr>
      <w:tr w:rsidR="00B26EE2" w:rsidRPr="00174082" w:rsidTr="00AD63B2">
        <w:trPr>
          <w:trHeight w:val="262"/>
        </w:trPr>
        <w:tc>
          <w:tcPr>
            <w:tcW w:w="6062" w:type="dxa"/>
            <w:gridSpan w:val="9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EE2" w:rsidRPr="00174082" w:rsidRDefault="00B26EE2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26EE2" w:rsidRPr="00174082" w:rsidRDefault="00B26EE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ogółem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26EE2" w:rsidRPr="00174082" w:rsidRDefault="00B26EE2" w:rsidP="00E410DF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74082">
              <w:rPr>
                <w:rFonts w:ascii="Arial Narrow" w:hAnsi="Arial Narrow"/>
                <w:sz w:val="20"/>
                <w:szCs w:val="20"/>
              </w:rPr>
              <w:t>w tym zajęcia powiązane z praktycznym przygotowaniem zawodowym</w:t>
            </w:r>
          </w:p>
        </w:tc>
      </w:tr>
      <w:tr w:rsidR="00B26EE2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EE2" w:rsidRPr="00174082" w:rsidRDefault="00B26EE2" w:rsidP="007E7586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Udział w wykładach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26EE2" w:rsidRPr="006E0039" w:rsidRDefault="00B26EE2" w:rsidP="007E758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26EE2" w:rsidRPr="00174082" w:rsidRDefault="00B26EE2" w:rsidP="007E7586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B26EE2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EE2" w:rsidRPr="00174082" w:rsidRDefault="00B26EE2" w:rsidP="007E7586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Samodzielne studiowanie tematyki wykładów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26EE2" w:rsidRPr="006E0039" w:rsidRDefault="00B26EE2" w:rsidP="007E758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26EE2" w:rsidRPr="00174082" w:rsidRDefault="00B26EE2" w:rsidP="007E7586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B26EE2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EE2" w:rsidRPr="00174082" w:rsidRDefault="00B26EE2" w:rsidP="00E410DF">
            <w:pPr>
              <w:spacing w:line="240" w:lineRule="auto"/>
              <w:rPr>
                <w:rFonts w:ascii="Arial Narrow" w:hAnsi="Arial Narrow"/>
                <w:vertAlign w:val="superscript"/>
              </w:rPr>
            </w:pPr>
            <w:r w:rsidRPr="00174082">
              <w:rPr>
                <w:rFonts w:ascii="Arial Narrow" w:hAnsi="Arial Narrow"/>
              </w:rPr>
              <w:t>Udział w ćwiczeniach audytoryjnych i laboratoryjnych</w:t>
            </w:r>
            <w:r w:rsidRPr="00174082">
              <w:rPr>
                <w:rFonts w:ascii="Arial Narrow" w:hAnsi="Arial Narrow"/>
                <w:vertAlign w:val="superscript"/>
              </w:rPr>
              <w:t>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26EE2" w:rsidRPr="00744A0B" w:rsidRDefault="00B26EE2" w:rsidP="00A7183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45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26EE2" w:rsidRPr="00174082" w:rsidRDefault="00B26EE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45</w:t>
            </w:r>
          </w:p>
        </w:tc>
      </w:tr>
      <w:tr w:rsidR="00B26EE2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EE2" w:rsidRPr="00174082" w:rsidRDefault="00B26EE2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Samodzielne przygotowywanie się do ćwiczeń</w:t>
            </w:r>
            <w:r w:rsidRPr="00174082">
              <w:rPr>
                <w:rFonts w:ascii="Arial Narrow" w:hAnsi="Arial Narrow"/>
                <w:vertAlign w:val="superscript"/>
              </w:rPr>
              <w:t>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26EE2" w:rsidRPr="00744A0B" w:rsidRDefault="00B26EE2" w:rsidP="00A7183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30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26EE2" w:rsidRPr="00174082" w:rsidRDefault="00B26EE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30</w:t>
            </w:r>
          </w:p>
        </w:tc>
      </w:tr>
      <w:tr w:rsidR="00B26EE2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EE2" w:rsidRPr="00174082" w:rsidRDefault="00B26EE2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Przygotowanie projektu / eseju / itp.</w:t>
            </w:r>
            <w:r w:rsidRPr="00174082">
              <w:rPr>
                <w:rFonts w:ascii="Arial Narrow" w:hAnsi="Arial Narrow"/>
                <w:vertAlign w:val="superscript"/>
              </w:rPr>
              <w:t xml:space="preserve"> 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26EE2" w:rsidRPr="00744A0B" w:rsidRDefault="00B26EE2" w:rsidP="00A7183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30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26EE2" w:rsidRPr="00174082" w:rsidRDefault="00B26EE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30</w:t>
            </w:r>
          </w:p>
        </w:tc>
      </w:tr>
      <w:tr w:rsidR="00B26EE2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EE2" w:rsidRPr="00174082" w:rsidRDefault="00B26EE2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Przygotowanie się do egzaminu / zaliczenia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26EE2" w:rsidRPr="00744A0B" w:rsidRDefault="00B26EE2" w:rsidP="00A7183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26EE2" w:rsidRPr="00174082" w:rsidRDefault="00B26EE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</w:t>
            </w:r>
          </w:p>
        </w:tc>
      </w:tr>
      <w:tr w:rsidR="00B26EE2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EE2" w:rsidRPr="00174082" w:rsidRDefault="00B26EE2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Udział w konsultacjach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26EE2" w:rsidRPr="00744A0B" w:rsidRDefault="00B26EE2" w:rsidP="00A7183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26EE2" w:rsidRPr="00174082" w:rsidRDefault="00B26EE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B26EE2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EE2" w:rsidRPr="00174082" w:rsidRDefault="00B26EE2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Inne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26EE2" w:rsidRPr="00744A0B" w:rsidRDefault="00B26EE2" w:rsidP="00A7183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26EE2" w:rsidRPr="00174082" w:rsidRDefault="00B26EE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B26EE2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EE2" w:rsidRPr="00174082" w:rsidRDefault="00B26EE2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  <w:b/>
              </w:rPr>
              <w:t>ŁĄCZNY nakład pracy studenta w godz.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B26EE2" w:rsidRPr="00744A0B" w:rsidRDefault="00B26EE2" w:rsidP="00BC50C1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112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26EE2" w:rsidRPr="00174082" w:rsidRDefault="00B26EE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110</w:t>
            </w:r>
          </w:p>
        </w:tc>
      </w:tr>
      <w:tr w:rsidR="00B26EE2" w:rsidRPr="00174082" w:rsidTr="00221DC0">
        <w:trPr>
          <w:trHeight w:val="286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26EE2" w:rsidRPr="00174082" w:rsidRDefault="00B26EE2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  <w:b/>
              </w:rPr>
              <w:t>Liczba punktów ECTS za przedmiot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B26EE2" w:rsidRPr="00174082" w:rsidRDefault="00B26EE2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4 ECTS</w:t>
            </w:r>
          </w:p>
        </w:tc>
      </w:tr>
      <w:tr w:rsidR="00B26EE2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26EE2" w:rsidRPr="00174082" w:rsidRDefault="00B26EE2" w:rsidP="00E410DF">
            <w:pPr>
              <w:spacing w:line="240" w:lineRule="auto"/>
              <w:rPr>
                <w:rFonts w:ascii="Arial Narrow" w:hAnsi="Arial Narrow"/>
                <w:vertAlign w:val="superscript"/>
              </w:rPr>
            </w:pPr>
            <w:r w:rsidRPr="00174082">
              <w:rPr>
                <w:rFonts w:ascii="Arial Narrow" w:hAnsi="Arial Narrow"/>
              </w:rPr>
              <w:t>Liczba p. ECTS związana z zajęciami praktycznymi</w:t>
            </w:r>
            <w:r w:rsidRPr="00174082">
              <w:rPr>
                <w:rFonts w:ascii="Arial Narrow" w:hAnsi="Arial Narrow"/>
                <w:vertAlign w:val="superscript"/>
              </w:rPr>
              <w:t>*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B26EE2" w:rsidRPr="00174082" w:rsidRDefault="00B26EE2" w:rsidP="00EF230E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3,9 ECTS</w:t>
            </w:r>
          </w:p>
        </w:tc>
      </w:tr>
      <w:tr w:rsidR="00B26EE2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B26EE2" w:rsidRPr="00174082" w:rsidRDefault="00B26EE2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</w:rPr>
              <w:t>Liczba p. ECTS  za zajęciach wymagające bezpośredniego udziału nauczycieli akademickich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hideMark/>
          </w:tcPr>
          <w:p w:rsidR="00B26EE2" w:rsidRPr="00174082" w:rsidRDefault="00B26EE2" w:rsidP="009D139B">
            <w:pPr>
              <w:spacing w:line="24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47</w:t>
            </w:r>
            <w:r>
              <w:rPr>
                <w:rFonts w:ascii="Arial Narrow" w:hAnsi="Arial Narrow"/>
              </w:rPr>
              <w:br/>
            </w:r>
            <w:r>
              <w:rPr>
                <w:rFonts w:ascii="Arial Narrow" w:hAnsi="Arial Narrow"/>
                <w:b/>
              </w:rPr>
              <w:t>1,7</w:t>
            </w:r>
            <w:r w:rsidRPr="00E221FF">
              <w:rPr>
                <w:rFonts w:ascii="Arial Narrow" w:hAnsi="Arial Narrow"/>
                <w:b/>
              </w:rPr>
              <w:t xml:space="preserve"> ECTS</w:t>
            </w:r>
          </w:p>
        </w:tc>
      </w:tr>
    </w:tbl>
    <w:p w:rsidR="002526B3" w:rsidRDefault="002526B3" w:rsidP="00E410DF">
      <w:pPr>
        <w:jc w:val="center"/>
        <w:rPr>
          <w:rFonts w:ascii="Arial Narrow" w:hAnsi="Arial Narrow"/>
        </w:rPr>
      </w:pPr>
    </w:p>
    <w:p w:rsidR="00E7624F" w:rsidRDefault="00E7624F" w:rsidP="00E410DF">
      <w:pPr>
        <w:spacing w:line="240" w:lineRule="auto"/>
        <w:rPr>
          <w:rFonts w:ascii="Arial Narrow" w:hAnsi="Arial Narrow"/>
        </w:rPr>
      </w:pPr>
      <w:r>
        <w:rPr>
          <w:rFonts w:ascii="Arial Narrow" w:hAnsi="Arial Narrow"/>
        </w:rPr>
        <w:br w:type="page"/>
      </w:r>
    </w:p>
    <w:p w:rsidR="00174082" w:rsidRPr="00174082" w:rsidRDefault="00174082" w:rsidP="00E410DF">
      <w:pPr>
        <w:pStyle w:val="Akapitzlist"/>
        <w:numPr>
          <w:ilvl w:val="0"/>
          <w:numId w:val="2"/>
        </w:numPr>
        <w:spacing w:line="240" w:lineRule="auto"/>
        <w:ind w:left="284" w:hanging="284"/>
        <w:jc w:val="center"/>
        <w:rPr>
          <w:rFonts w:ascii="Arial Narrow" w:hAnsi="Arial Narrow"/>
          <w:b/>
          <w:sz w:val="24"/>
          <w:szCs w:val="24"/>
        </w:rPr>
      </w:pPr>
      <w:r w:rsidRPr="00174082">
        <w:rPr>
          <w:rFonts w:ascii="Arial Narrow" w:hAnsi="Arial Narrow"/>
          <w:b/>
          <w:sz w:val="24"/>
          <w:szCs w:val="24"/>
        </w:rPr>
        <w:lastRenderedPageBreak/>
        <w:t>Informacje szczegółowe</w:t>
      </w:r>
    </w:p>
    <w:p w:rsidR="00174082" w:rsidRPr="00174082" w:rsidRDefault="00174082" w:rsidP="00E410DF">
      <w:pPr>
        <w:rPr>
          <w:rFonts w:ascii="Arial Narrow" w:hAnsi="Arial Narrow"/>
          <w:sz w:val="20"/>
          <w:szCs w:val="20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6"/>
        <w:gridCol w:w="1739"/>
        <w:gridCol w:w="283"/>
        <w:gridCol w:w="142"/>
        <w:gridCol w:w="328"/>
        <w:gridCol w:w="239"/>
        <w:gridCol w:w="1276"/>
        <w:gridCol w:w="141"/>
        <w:gridCol w:w="1418"/>
        <w:gridCol w:w="772"/>
        <w:gridCol w:w="362"/>
        <w:gridCol w:w="1276"/>
        <w:gridCol w:w="1536"/>
      </w:tblGrid>
      <w:tr w:rsidR="00A7183C" w:rsidRPr="00174082" w:rsidTr="008361B4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A7183C" w:rsidRPr="00174082" w:rsidRDefault="00A7183C" w:rsidP="00E410DF">
            <w:pPr>
              <w:spacing w:line="240" w:lineRule="auto"/>
              <w:ind w:left="113" w:right="113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Wypełnia Zespół Kierunku</w:t>
            </w:r>
          </w:p>
        </w:tc>
        <w:tc>
          <w:tcPr>
            <w:tcW w:w="6338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83C" w:rsidRPr="00174082" w:rsidRDefault="00A7183C" w:rsidP="00A7183C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Nazwa modułu (bloku przedmiotów): </w:t>
            </w:r>
            <w:r>
              <w:rPr>
                <w:rFonts w:ascii="Arial Narrow" w:hAnsi="Arial Narrow"/>
              </w:rPr>
              <w:br/>
            </w:r>
            <w:r w:rsidRPr="00EA46ED">
              <w:rPr>
                <w:rFonts w:ascii="Arial Narrow" w:hAnsi="Arial Narrow"/>
                <w:b/>
              </w:rPr>
              <w:t>Blok przedmiotów</w:t>
            </w:r>
            <w:r>
              <w:rPr>
                <w:rFonts w:ascii="Arial Narrow" w:hAnsi="Arial Narrow"/>
                <w:b/>
              </w:rPr>
              <w:t xml:space="preserve"> wybieralnych</w:t>
            </w:r>
          </w:p>
        </w:tc>
        <w:tc>
          <w:tcPr>
            <w:tcW w:w="317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A7183C" w:rsidRPr="00174082" w:rsidRDefault="00A7183C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Kod modułu: </w:t>
            </w:r>
            <w:r>
              <w:rPr>
                <w:rFonts w:ascii="Arial Narrow" w:hAnsi="Arial Narrow"/>
              </w:rPr>
              <w:t>M23</w:t>
            </w:r>
          </w:p>
        </w:tc>
      </w:tr>
      <w:tr w:rsidR="00A7183C" w:rsidRPr="00174082" w:rsidTr="008361B4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7183C" w:rsidRPr="00174082" w:rsidRDefault="00A7183C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63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83C" w:rsidRPr="00174082" w:rsidRDefault="00A7183C" w:rsidP="00A7183C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</w:rPr>
              <w:t xml:space="preserve">Nazwa przedmiotu:  </w:t>
            </w:r>
          </w:p>
          <w:p w:rsidR="00A7183C" w:rsidRPr="00174082" w:rsidRDefault="00A7183C" w:rsidP="00A7183C">
            <w:pPr>
              <w:spacing w:line="240" w:lineRule="auto"/>
              <w:rPr>
                <w:rFonts w:ascii="Arial Narrow" w:hAnsi="Arial Narrow"/>
                <w:b/>
              </w:rPr>
            </w:pPr>
            <w:r w:rsidRPr="00301033">
              <w:rPr>
                <w:rFonts w:ascii="Arial Narrow" w:hAnsi="Arial Narrow"/>
                <w:b/>
              </w:rPr>
              <w:t>Aplikacje Internetowe II</w:t>
            </w:r>
          </w:p>
        </w:tc>
        <w:tc>
          <w:tcPr>
            <w:tcW w:w="3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A7183C" w:rsidRPr="00174082" w:rsidRDefault="00A7183C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Kod przedmiotu: </w:t>
            </w:r>
          </w:p>
          <w:p w:rsidR="00A7183C" w:rsidRPr="00174082" w:rsidRDefault="00A7183C" w:rsidP="00E410DF">
            <w:pPr>
              <w:spacing w:line="240" w:lineRule="auto"/>
              <w:rPr>
                <w:rFonts w:ascii="Arial Narrow" w:hAnsi="Arial Narrow"/>
              </w:rPr>
            </w:pPr>
          </w:p>
        </w:tc>
      </w:tr>
      <w:tr w:rsidR="00226C5F" w:rsidRPr="00174082" w:rsidTr="008361B4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26C5F" w:rsidRPr="00174082" w:rsidRDefault="00226C5F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95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26C5F" w:rsidRPr="00174082" w:rsidRDefault="00226C5F" w:rsidP="008361B4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Nazwa jednostki prowadzącej przedmiot / moduł:</w:t>
            </w:r>
            <w:r w:rsidRPr="00174082">
              <w:rPr>
                <w:rFonts w:ascii="Arial Narrow" w:hAnsi="Arial Narrow"/>
                <w:b/>
              </w:rPr>
              <w:t xml:space="preserve"> </w:t>
            </w:r>
            <w:r>
              <w:rPr>
                <w:rFonts w:ascii="Arial Narrow" w:hAnsi="Arial Narrow"/>
                <w:b/>
              </w:rPr>
              <w:br/>
            </w:r>
            <w:r w:rsidRPr="00247DD3">
              <w:rPr>
                <w:rFonts w:ascii="Arial Narrow" w:hAnsi="Arial Narrow"/>
                <w:b/>
                <w:caps/>
              </w:rPr>
              <w:t>Instytut Informatyki Stosowanej</w:t>
            </w:r>
            <w:r>
              <w:rPr>
                <w:rFonts w:ascii="Arial Narrow" w:hAnsi="Arial Narrow"/>
                <w:b/>
              </w:rPr>
              <w:t xml:space="preserve"> im. Krzysztofa Brzeskiego</w:t>
            </w:r>
          </w:p>
        </w:tc>
      </w:tr>
      <w:tr w:rsidR="00226C5F" w:rsidRPr="00174082" w:rsidTr="008361B4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26C5F" w:rsidRPr="00174082" w:rsidRDefault="00226C5F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40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C5F" w:rsidRPr="00174082" w:rsidRDefault="00226C5F" w:rsidP="008361B4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Nazwa kierunku:</w:t>
            </w:r>
            <w:r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br/>
            </w:r>
            <w:r w:rsidRPr="00783E43">
              <w:rPr>
                <w:rFonts w:ascii="Arial Narrow" w:hAnsi="Arial Narrow"/>
                <w:b/>
              </w:rPr>
              <w:t>INFORMATYKA</w:t>
            </w:r>
          </w:p>
        </w:tc>
        <w:tc>
          <w:tcPr>
            <w:tcW w:w="5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26C5F" w:rsidRPr="00174082" w:rsidRDefault="00226C5F" w:rsidP="008361B4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Poziom kształcenia: </w:t>
            </w:r>
            <w:r>
              <w:rPr>
                <w:rFonts w:ascii="Arial Narrow" w:hAnsi="Arial Narrow"/>
              </w:rPr>
              <w:br/>
            </w:r>
            <w:r w:rsidRPr="00783E43">
              <w:rPr>
                <w:rFonts w:ascii="Arial Narrow" w:hAnsi="Arial Narrow"/>
                <w:b/>
              </w:rPr>
              <w:t>pierwszy</w:t>
            </w:r>
          </w:p>
        </w:tc>
      </w:tr>
      <w:tr w:rsidR="00226C5F" w:rsidRPr="00174082" w:rsidTr="008361B4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26C5F" w:rsidRPr="00174082" w:rsidRDefault="00226C5F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C5F" w:rsidRPr="00174082" w:rsidRDefault="00226C5F" w:rsidP="008361B4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Forma studiów:</w:t>
            </w:r>
          </w:p>
          <w:p w:rsidR="00226C5F" w:rsidRPr="00174082" w:rsidRDefault="00226C5F" w:rsidP="008361B4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stacjonarne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C5F" w:rsidRPr="00174082" w:rsidRDefault="00226C5F" w:rsidP="008361B4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Profil kształcenia:</w:t>
            </w:r>
          </w:p>
          <w:p w:rsidR="00226C5F" w:rsidRPr="00174082" w:rsidRDefault="00226C5F" w:rsidP="008361B4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praktyczny</w:t>
            </w:r>
          </w:p>
        </w:tc>
        <w:tc>
          <w:tcPr>
            <w:tcW w:w="5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26C5F" w:rsidRPr="00174082" w:rsidRDefault="00226C5F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Specjalność:</w:t>
            </w:r>
          </w:p>
          <w:p w:rsidR="00226C5F" w:rsidRPr="00174082" w:rsidRDefault="00226C5F" w:rsidP="00E410DF">
            <w:pPr>
              <w:spacing w:line="240" w:lineRule="auto"/>
              <w:rPr>
                <w:rFonts w:ascii="Arial Narrow" w:hAnsi="Arial Narrow"/>
              </w:rPr>
            </w:pPr>
          </w:p>
          <w:p w:rsidR="00226C5F" w:rsidRPr="00174082" w:rsidRDefault="00226C5F" w:rsidP="00E410DF">
            <w:pPr>
              <w:spacing w:line="240" w:lineRule="auto"/>
              <w:rPr>
                <w:rFonts w:ascii="Arial Narrow" w:hAnsi="Arial Narrow"/>
              </w:rPr>
            </w:pPr>
          </w:p>
        </w:tc>
      </w:tr>
      <w:tr w:rsidR="00174082" w:rsidRPr="00174082" w:rsidTr="008361B4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Rok / semestr: </w:t>
            </w:r>
          </w:p>
          <w:p w:rsidR="00174082" w:rsidRPr="00174082" w:rsidRDefault="00A7183C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3/6</w:t>
            </w: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Status przedmiotu /modułu:</w:t>
            </w:r>
          </w:p>
          <w:p w:rsidR="00174082" w:rsidRPr="00174082" w:rsidRDefault="00847EBB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obowiązkowy</w:t>
            </w:r>
          </w:p>
        </w:tc>
        <w:tc>
          <w:tcPr>
            <w:tcW w:w="3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Język przedmiotu / modułu:</w:t>
            </w:r>
          </w:p>
          <w:p w:rsidR="00174082" w:rsidRPr="00174082" w:rsidRDefault="00847EBB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polski</w:t>
            </w:r>
          </w:p>
        </w:tc>
      </w:tr>
      <w:tr w:rsidR="00174082" w:rsidRPr="00174082" w:rsidTr="00226C5F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226C5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Forma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projekt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seminarium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inne </w:t>
            </w:r>
            <w:r w:rsidRPr="00174082">
              <w:rPr>
                <w:rFonts w:ascii="Arial Narrow" w:hAnsi="Arial Narrow"/>
              </w:rPr>
              <w:br/>
              <w:t>(wpisać jakie)</w:t>
            </w:r>
          </w:p>
        </w:tc>
      </w:tr>
      <w:tr w:rsidR="00174082" w:rsidRPr="00174082" w:rsidTr="008361B4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Wymiar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174082" w:rsidRDefault="00A7183C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174082" w:rsidRDefault="00A7183C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</w:tr>
      <w:tr w:rsidR="00A7183C" w:rsidRPr="00174082" w:rsidTr="008361B4">
        <w:trPr>
          <w:trHeight w:val="747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83C" w:rsidRPr="00174082" w:rsidRDefault="00A7183C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Koordynator przedmiotu / modułu</w:t>
            </w:r>
          </w:p>
        </w:tc>
        <w:tc>
          <w:tcPr>
            <w:tcW w:w="70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7183C" w:rsidRPr="00744A0B" w:rsidRDefault="00A7183C" w:rsidP="00A7183C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mgr inż. Daria Rybarczyk</w:t>
            </w:r>
          </w:p>
        </w:tc>
      </w:tr>
      <w:tr w:rsidR="00A7183C" w:rsidRPr="00174082" w:rsidTr="008361B4">
        <w:trPr>
          <w:trHeight w:val="584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7183C" w:rsidRPr="00174082" w:rsidRDefault="00A7183C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Prowadzący zajęcia</w:t>
            </w:r>
          </w:p>
        </w:tc>
        <w:tc>
          <w:tcPr>
            <w:tcW w:w="7020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7183C" w:rsidRPr="00744A0B" w:rsidRDefault="00A7183C" w:rsidP="00A7183C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mgr inż. Daria Rybarczyk, mgr Rafał  </w:t>
            </w:r>
            <w:proofErr w:type="spellStart"/>
            <w:r>
              <w:rPr>
                <w:rFonts w:ascii="Arial Narrow" w:hAnsi="Arial Narrow"/>
                <w:b/>
              </w:rPr>
              <w:t>Jółkowski</w:t>
            </w:r>
            <w:proofErr w:type="spellEnd"/>
          </w:p>
        </w:tc>
      </w:tr>
      <w:tr w:rsidR="00174082" w:rsidRPr="00174082" w:rsidTr="008361B4">
        <w:trPr>
          <w:trHeight w:val="540"/>
        </w:trPr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  <w:b/>
              </w:rPr>
              <w:t>TREŚCI PROGRAMOWE</w:t>
            </w:r>
          </w:p>
        </w:tc>
      </w:tr>
      <w:tr w:rsidR="00174082" w:rsidRPr="00174082" w:rsidTr="008361B4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174082" w:rsidRDefault="00030CFB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Laboratorium</w:t>
            </w:r>
          </w:p>
        </w:tc>
      </w:tr>
      <w:tr w:rsidR="00174082" w:rsidRPr="00174082" w:rsidTr="008361B4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374525" w:rsidRPr="00F60D61" w:rsidRDefault="00F60D61" w:rsidP="001D03B7">
            <w:pPr>
              <w:pStyle w:val="Akapitzlist"/>
              <w:numPr>
                <w:ilvl w:val="0"/>
                <w:numId w:val="6"/>
              </w:numPr>
              <w:spacing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Wprowadzenie do ASP.NET.</w:t>
            </w:r>
            <w:r w:rsidRPr="00F60D61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K</w:t>
            </w:r>
            <w:r w:rsidR="00374525" w:rsidRPr="00F60D61">
              <w:rPr>
                <w:rFonts w:ascii="Arial Narrow" w:hAnsi="Arial Narrow"/>
              </w:rPr>
              <w:t>ontrolki serwerowe Web ASP.NET. Walidacja danych wejściowych formularzy.</w:t>
            </w:r>
          </w:p>
          <w:p w:rsidR="00374525" w:rsidRPr="001D03B7" w:rsidRDefault="00374525" w:rsidP="001D03B7">
            <w:pPr>
              <w:pStyle w:val="Akapitzlist"/>
              <w:numPr>
                <w:ilvl w:val="0"/>
                <w:numId w:val="6"/>
              </w:numPr>
              <w:spacing w:line="240" w:lineRule="auto"/>
              <w:rPr>
                <w:rFonts w:ascii="Arial Narrow" w:hAnsi="Arial Narrow"/>
              </w:rPr>
            </w:pPr>
            <w:r w:rsidRPr="001D03B7">
              <w:rPr>
                <w:rFonts w:ascii="Arial Narrow" w:hAnsi="Arial Narrow"/>
              </w:rPr>
              <w:t>Praca ze stronami wzorcowymi. Nawigacja witryny, kompozycje i skórki.</w:t>
            </w:r>
          </w:p>
          <w:p w:rsidR="00374525" w:rsidRPr="001D03B7" w:rsidRDefault="00374525" w:rsidP="001D03B7">
            <w:pPr>
              <w:pStyle w:val="Akapitzlist"/>
              <w:numPr>
                <w:ilvl w:val="0"/>
                <w:numId w:val="6"/>
              </w:numPr>
              <w:spacing w:line="240" w:lineRule="auto"/>
              <w:rPr>
                <w:rFonts w:ascii="Arial Narrow" w:hAnsi="Arial Narrow"/>
              </w:rPr>
            </w:pPr>
            <w:r w:rsidRPr="001D03B7">
              <w:rPr>
                <w:rFonts w:ascii="Arial Narrow" w:hAnsi="Arial Narrow"/>
              </w:rPr>
              <w:t>Typy połączeń ze źródłami danych. Zarządzanie połączeniami z danymi.</w:t>
            </w:r>
          </w:p>
          <w:p w:rsidR="00374525" w:rsidRPr="001D03B7" w:rsidRDefault="00B8346E" w:rsidP="001D03B7">
            <w:pPr>
              <w:pStyle w:val="Akapitzlist"/>
              <w:numPr>
                <w:ilvl w:val="0"/>
                <w:numId w:val="6"/>
              </w:numPr>
              <w:spacing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Zarządzanie danymi w ADO.NET, technologia LINQ oraz </w:t>
            </w:r>
            <w:proofErr w:type="spellStart"/>
            <w:r>
              <w:rPr>
                <w:rFonts w:ascii="Arial Narrow" w:hAnsi="Arial Narrow"/>
              </w:rPr>
              <w:t>Entity</w:t>
            </w:r>
            <w:proofErr w:type="spellEnd"/>
            <w:r>
              <w:rPr>
                <w:rFonts w:ascii="Arial Narrow" w:hAnsi="Arial Narrow"/>
              </w:rPr>
              <w:t xml:space="preserve"> Framework.</w:t>
            </w:r>
          </w:p>
          <w:p w:rsidR="00374525" w:rsidRPr="00461AA3" w:rsidRDefault="00374525" w:rsidP="001D03B7">
            <w:pPr>
              <w:pStyle w:val="Akapitzlist"/>
              <w:numPr>
                <w:ilvl w:val="0"/>
                <w:numId w:val="6"/>
              </w:numPr>
              <w:spacing w:line="240" w:lineRule="auto"/>
              <w:rPr>
                <w:rFonts w:ascii="Arial Narrow" w:hAnsi="Arial Narrow"/>
              </w:rPr>
            </w:pPr>
            <w:r w:rsidRPr="00461AA3">
              <w:rPr>
                <w:rFonts w:ascii="Arial Narrow" w:hAnsi="Arial Narrow"/>
              </w:rPr>
              <w:t>ASP.</w:t>
            </w:r>
            <w:r w:rsidR="001D03B7" w:rsidRPr="00461AA3">
              <w:rPr>
                <w:rFonts w:ascii="Arial Narrow" w:hAnsi="Arial Narrow"/>
              </w:rPr>
              <w:t xml:space="preserve">NET </w:t>
            </w:r>
            <w:proofErr w:type="spellStart"/>
            <w:r w:rsidR="001D03B7" w:rsidRPr="00461AA3">
              <w:rPr>
                <w:rFonts w:ascii="Arial Narrow" w:hAnsi="Arial Narrow"/>
              </w:rPr>
              <w:t>Ajax</w:t>
            </w:r>
            <w:proofErr w:type="spellEnd"/>
            <w:r w:rsidR="001D03B7" w:rsidRPr="00461AA3">
              <w:rPr>
                <w:rFonts w:ascii="Arial Narrow" w:hAnsi="Arial Narrow"/>
              </w:rPr>
              <w:t xml:space="preserve">, zastosowanie </w:t>
            </w:r>
            <w:r w:rsidR="00190EC6">
              <w:rPr>
                <w:rFonts w:ascii="Arial Narrow" w:hAnsi="Arial Narrow"/>
              </w:rPr>
              <w:t xml:space="preserve">JavaScript i </w:t>
            </w:r>
            <w:r w:rsidR="001D03B7" w:rsidRPr="00461AA3">
              <w:rPr>
                <w:rFonts w:ascii="Arial Narrow" w:hAnsi="Arial Narrow"/>
              </w:rPr>
              <w:t xml:space="preserve">biblioteki </w:t>
            </w:r>
            <w:proofErr w:type="spellStart"/>
            <w:r w:rsidR="001D03B7" w:rsidRPr="00461AA3">
              <w:rPr>
                <w:rFonts w:ascii="Arial Narrow" w:hAnsi="Arial Narrow"/>
              </w:rPr>
              <w:t>JQuery</w:t>
            </w:r>
            <w:proofErr w:type="spellEnd"/>
            <w:r w:rsidR="00B8346E">
              <w:rPr>
                <w:rFonts w:ascii="Arial Narrow" w:hAnsi="Arial Narrow"/>
              </w:rPr>
              <w:t>.</w:t>
            </w:r>
          </w:p>
          <w:p w:rsidR="00374525" w:rsidRPr="001D03B7" w:rsidRDefault="00374525" w:rsidP="001D03B7">
            <w:pPr>
              <w:pStyle w:val="Akapitzlist"/>
              <w:numPr>
                <w:ilvl w:val="0"/>
                <w:numId w:val="6"/>
              </w:numPr>
              <w:spacing w:line="240" w:lineRule="auto"/>
              <w:rPr>
                <w:rFonts w:ascii="Arial Narrow" w:hAnsi="Arial Narrow"/>
              </w:rPr>
            </w:pPr>
            <w:r w:rsidRPr="001D03B7">
              <w:rPr>
                <w:rFonts w:ascii="Arial Narrow" w:hAnsi="Arial Narrow"/>
              </w:rPr>
              <w:t>Zarządzanie użytkownikami, uprawnieniami i inne aspekty bezpieczeństwa serwisu ASP.NET.</w:t>
            </w:r>
          </w:p>
          <w:p w:rsidR="00374525" w:rsidRPr="001D03B7" w:rsidRDefault="00374525" w:rsidP="001D03B7">
            <w:pPr>
              <w:pStyle w:val="Akapitzlist"/>
              <w:numPr>
                <w:ilvl w:val="0"/>
                <w:numId w:val="6"/>
              </w:numPr>
              <w:spacing w:line="240" w:lineRule="auto"/>
              <w:rPr>
                <w:rFonts w:ascii="Arial Narrow" w:hAnsi="Arial Narrow"/>
              </w:rPr>
            </w:pPr>
            <w:r w:rsidRPr="001D03B7">
              <w:rPr>
                <w:rFonts w:ascii="Arial Narrow" w:hAnsi="Arial Narrow"/>
              </w:rPr>
              <w:t>Zarządzanie informacjami o stanie aplikacji.</w:t>
            </w:r>
          </w:p>
          <w:p w:rsidR="00374525" w:rsidRDefault="00437D9D" w:rsidP="001D03B7">
            <w:pPr>
              <w:pStyle w:val="Akapitzlist"/>
              <w:numPr>
                <w:ilvl w:val="0"/>
                <w:numId w:val="6"/>
              </w:numPr>
              <w:spacing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Budowa s</w:t>
            </w:r>
            <w:r w:rsidR="00374525" w:rsidRPr="001D03B7">
              <w:rPr>
                <w:rFonts w:ascii="Arial Narrow" w:hAnsi="Arial Narrow"/>
              </w:rPr>
              <w:t>erwis</w:t>
            </w:r>
            <w:r>
              <w:rPr>
                <w:rFonts w:ascii="Arial Narrow" w:hAnsi="Arial Narrow"/>
              </w:rPr>
              <w:t xml:space="preserve">u </w:t>
            </w:r>
            <w:r w:rsidR="00374525" w:rsidRPr="001D03B7">
              <w:rPr>
                <w:rFonts w:ascii="Arial Narrow" w:hAnsi="Arial Narrow"/>
              </w:rPr>
              <w:t>ASP.NET zgodn</w:t>
            </w:r>
            <w:r>
              <w:rPr>
                <w:rFonts w:ascii="Arial Narrow" w:hAnsi="Arial Narrow"/>
              </w:rPr>
              <w:t>ego</w:t>
            </w:r>
            <w:r w:rsidR="00374525" w:rsidRPr="001D03B7">
              <w:rPr>
                <w:rFonts w:ascii="Arial Narrow" w:hAnsi="Arial Narrow"/>
              </w:rPr>
              <w:t xml:space="preserve"> z </w:t>
            </w:r>
            <w:r>
              <w:rPr>
                <w:rFonts w:ascii="Arial Narrow" w:hAnsi="Arial Narrow"/>
              </w:rPr>
              <w:t>wzorcem</w:t>
            </w:r>
            <w:r w:rsidR="00374525" w:rsidRPr="001D03B7">
              <w:rPr>
                <w:rFonts w:ascii="Arial Narrow" w:hAnsi="Arial Narrow"/>
              </w:rPr>
              <w:t xml:space="preserve"> MVC.</w:t>
            </w:r>
          </w:p>
          <w:p w:rsidR="00190EC6" w:rsidRDefault="00190EC6" w:rsidP="001D03B7">
            <w:pPr>
              <w:pStyle w:val="Akapitzlist"/>
              <w:numPr>
                <w:ilvl w:val="0"/>
                <w:numId w:val="6"/>
              </w:numPr>
              <w:spacing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Budowa s</w:t>
            </w:r>
            <w:r w:rsidRPr="001D03B7">
              <w:rPr>
                <w:rFonts w:ascii="Arial Narrow" w:hAnsi="Arial Narrow"/>
              </w:rPr>
              <w:t>erwis</w:t>
            </w:r>
            <w:r>
              <w:rPr>
                <w:rFonts w:ascii="Arial Narrow" w:hAnsi="Arial Narrow"/>
              </w:rPr>
              <w:t xml:space="preserve">u </w:t>
            </w:r>
            <w:r w:rsidRPr="001D03B7">
              <w:rPr>
                <w:rFonts w:ascii="Arial Narrow" w:hAnsi="Arial Narrow"/>
              </w:rPr>
              <w:t>ASP.NET zgodn</w:t>
            </w:r>
            <w:r>
              <w:rPr>
                <w:rFonts w:ascii="Arial Narrow" w:hAnsi="Arial Narrow"/>
              </w:rPr>
              <w:t>ego</w:t>
            </w:r>
            <w:r w:rsidRPr="001D03B7">
              <w:rPr>
                <w:rFonts w:ascii="Arial Narrow" w:hAnsi="Arial Narrow"/>
              </w:rPr>
              <w:t xml:space="preserve"> z </w:t>
            </w:r>
            <w:r>
              <w:rPr>
                <w:rFonts w:ascii="Arial Narrow" w:hAnsi="Arial Narrow"/>
              </w:rPr>
              <w:t>wzorcem</w:t>
            </w:r>
            <w:r w:rsidRPr="001D03B7">
              <w:rPr>
                <w:rFonts w:ascii="Arial Narrow" w:hAnsi="Arial Narrow"/>
              </w:rPr>
              <w:t xml:space="preserve"> MVC</w:t>
            </w:r>
            <w:r>
              <w:rPr>
                <w:rFonts w:ascii="Arial Narrow" w:hAnsi="Arial Narrow"/>
              </w:rPr>
              <w:t xml:space="preserve"> - kontynuacja.</w:t>
            </w:r>
          </w:p>
          <w:p w:rsidR="00190EC6" w:rsidRPr="001D03B7" w:rsidRDefault="00A44A87" w:rsidP="001D03B7">
            <w:pPr>
              <w:pStyle w:val="Akapitzlist"/>
              <w:numPr>
                <w:ilvl w:val="0"/>
                <w:numId w:val="6"/>
              </w:numPr>
              <w:spacing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Publikowanie</w:t>
            </w:r>
            <w:r w:rsidR="00190EC6">
              <w:rPr>
                <w:rFonts w:ascii="Arial Narrow" w:hAnsi="Arial Narrow"/>
              </w:rPr>
              <w:t xml:space="preserve"> aplikacji internetowych ASP.NET.</w:t>
            </w:r>
          </w:p>
          <w:p w:rsidR="00374525" w:rsidRPr="001D03B7" w:rsidRDefault="00374525" w:rsidP="001D03B7">
            <w:pPr>
              <w:pStyle w:val="Akapitzlist"/>
              <w:numPr>
                <w:ilvl w:val="0"/>
                <w:numId w:val="6"/>
              </w:numPr>
              <w:spacing w:line="240" w:lineRule="auto"/>
              <w:rPr>
                <w:rFonts w:ascii="Arial Narrow" w:hAnsi="Arial Narrow"/>
              </w:rPr>
            </w:pPr>
            <w:r w:rsidRPr="001D03B7">
              <w:rPr>
                <w:rFonts w:ascii="Arial Narrow" w:hAnsi="Arial Narrow"/>
              </w:rPr>
              <w:t xml:space="preserve">Budowanie i wykorzystywanie usług </w:t>
            </w:r>
            <w:r w:rsidR="00845B15">
              <w:rPr>
                <w:rFonts w:ascii="Arial Narrow" w:hAnsi="Arial Narrow"/>
              </w:rPr>
              <w:t xml:space="preserve">sieciowych </w:t>
            </w:r>
            <w:r w:rsidRPr="001D03B7">
              <w:rPr>
                <w:rFonts w:ascii="Arial Narrow" w:hAnsi="Arial Narrow"/>
              </w:rPr>
              <w:t>(Web Service, WCF Service).</w:t>
            </w:r>
          </w:p>
          <w:p w:rsidR="00F60D61" w:rsidRPr="001D03B7" w:rsidRDefault="00F60D61" w:rsidP="001D03B7">
            <w:pPr>
              <w:pStyle w:val="Akapitzlist"/>
              <w:numPr>
                <w:ilvl w:val="0"/>
                <w:numId w:val="6"/>
              </w:num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Pliki i strumienie.</w:t>
            </w:r>
          </w:p>
          <w:p w:rsidR="001D03B7" w:rsidRPr="001D03B7" w:rsidRDefault="001D03B7" w:rsidP="001D03B7">
            <w:pPr>
              <w:rPr>
                <w:rFonts w:ascii="Arial Narrow" w:hAnsi="Arial Narrow"/>
              </w:rPr>
            </w:pPr>
          </w:p>
          <w:p w:rsidR="00A7183C" w:rsidRPr="00461AA3" w:rsidRDefault="00A7183C" w:rsidP="001D03B7">
            <w:pPr>
              <w:ind w:left="14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Na</w:t>
            </w:r>
            <w:r w:rsidRPr="00900286">
              <w:rPr>
                <w:rFonts w:ascii="Arial Narrow" w:hAnsi="Arial Narrow"/>
              </w:rPr>
              <w:t xml:space="preserve"> laboratorium </w:t>
            </w:r>
            <w:r>
              <w:rPr>
                <w:rFonts w:ascii="Arial Narrow" w:hAnsi="Arial Narrow"/>
              </w:rPr>
              <w:t xml:space="preserve">studenci wykonują zadania przygotowane przez prowadzącego z </w:t>
            </w:r>
            <w:r w:rsidR="00374525">
              <w:rPr>
                <w:rFonts w:ascii="Arial Narrow" w:hAnsi="Arial Narrow"/>
              </w:rPr>
              <w:t xml:space="preserve">przedstawionego powyżej </w:t>
            </w:r>
            <w:r>
              <w:rPr>
                <w:rFonts w:ascii="Arial Narrow" w:hAnsi="Arial Narrow"/>
              </w:rPr>
              <w:t>zakresu</w:t>
            </w:r>
            <w:r w:rsidR="00374525">
              <w:rPr>
                <w:rFonts w:ascii="Arial Narrow" w:hAnsi="Arial Narrow"/>
              </w:rPr>
              <w:t xml:space="preserve">. </w:t>
            </w:r>
          </w:p>
          <w:p w:rsidR="00A7183C" w:rsidRPr="00900286" w:rsidRDefault="005868A1" w:rsidP="00A7183C">
            <w:pPr>
              <w:ind w:left="14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Zadania sprawdzane są </w:t>
            </w:r>
            <w:r w:rsidR="00A7183C" w:rsidRPr="00900286">
              <w:rPr>
                <w:rFonts w:ascii="Arial Narrow" w:hAnsi="Arial Narrow"/>
              </w:rPr>
              <w:t xml:space="preserve"> na zajęciach. Studenci, którzy nie skończą zadań na zajęciach lub są nieobecni realizują wskazane etapy w domu. </w:t>
            </w:r>
          </w:p>
          <w:p w:rsidR="00A7183C" w:rsidRPr="00461AA3" w:rsidRDefault="00A7183C" w:rsidP="00A7183C">
            <w:pPr>
              <w:ind w:left="142"/>
              <w:rPr>
                <w:rFonts w:ascii="Arial Narrow" w:hAnsi="Arial Narrow"/>
              </w:rPr>
            </w:pPr>
          </w:p>
          <w:p w:rsidR="00174082" w:rsidRPr="00174082" w:rsidRDefault="00A7183C" w:rsidP="00A7183C">
            <w:pPr>
              <w:spacing w:line="240" w:lineRule="auto"/>
              <w:rPr>
                <w:rFonts w:ascii="Arial Narrow" w:hAnsi="Arial Narrow"/>
              </w:rPr>
            </w:pPr>
            <w:r w:rsidRPr="0099010C">
              <w:rPr>
                <w:rFonts w:ascii="Arial Narrow" w:hAnsi="Arial Narrow"/>
              </w:rPr>
              <w:t>Udział zajęć praktycznych – 100%</w:t>
            </w:r>
          </w:p>
        </w:tc>
      </w:tr>
      <w:tr w:rsidR="00A7183C" w:rsidRPr="00174082" w:rsidTr="00A7183C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A7183C" w:rsidRPr="00174082" w:rsidRDefault="00A7183C" w:rsidP="00A7183C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Projekt</w:t>
            </w:r>
          </w:p>
        </w:tc>
      </w:tr>
      <w:tr w:rsidR="00A7183C" w:rsidRPr="00174082" w:rsidTr="008361B4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7183C" w:rsidRPr="00900286" w:rsidRDefault="00A7183C" w:rsidP="00A7183C">
            <w:pPr>
              <w:ind w:left="142"/>
              <w:rPr>
                <w:rFonts w:ascii="Arial Narrow" w:hAnsi="Arial Narrow"/>
              </w:rPr>
            </w:pPr>
            <w:r w:rsidRPr="00900286">
              <w:rPr>
                <w:rFonts w:ascii="Arial Narrow" w:hAnsi="Arial Narrow"/>
              </w:rPr>
              <w:t xml:space="preserve">Pracując indywidualnie lub w zespołach dwuosobowych </w:t>
            </w:r>
            <w:r w:rsidR="006F3FA2">
              <w:rPr>
                <w:rFonts w:ascii="Arial Narrow" w:hAnsi="Arial Narrow"/>
              </w:rPr>
              <w:t>studenci zaprojektują i zrealizują</w:t>
            </w:r>
            <w:r w:rsidRPr="00900286">
              <w:rPr>
                <w:rFonts w:ascii="Arial Narrow" w:hAnsi="Arial Narrow"/>
              </w:rPr>
              <w:t xml:space="preserve"> serwis internetowy wykorzystujący samodzielnie zdefiniowane źródła danych. Funkcjonalność serwisu </w:t>
            </w:r>
            <w:r w:rsidR="006F3FA2">
              <w:rPr>
                <w:rFonts w:ascii="Arial Narrow" w:hAnsi="Arial Narrow"/>
              </w:rPr>
              <w:t>zatwierdzana</w:t>
            </w:r>
            <w:r w:rsidRPr="00900286">
              <w:rPr>
                <w:rFonts w:ascii="Arial Narrow" w:hAnsi="Arial Narrow"/>
              </w:rPr>
              <w:t xml:space="preserve"> jest przez prowadzącego zajęcia projektowe i jest szersza w przypadku zadania zespołowego</w:t>
            </w:r>
            <w:r w:rsidR="00B76DD7">
              <w:rPr>
                <w:rFonts w:ascii="Arial Narrow" w:hAnsi="Arial Narrow"/>
              </w:rPr>
              <w:t>.</w:t>
            </w:r>
          </w:p>
          <w:p w:rsidR="00A7183C" w:rsidRPr="00900286" w:rsidRDefault="000A7D95" w:rsidP="00A7183C">
            <w:pPr>
              <w:ind w:left="14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Studenci w</w:t>
            </w:r>
            <w:r w:rsidR="00A7183C" w:rsidRPr="00900286">
              <w:rPr>
                <w:rFonts w:ascii="Arial Narrow" w:hAnsi="Arial Narrow"/>
              </w:rPr>
              <w:t xml:space="preserve"> ramach projektu założą bazę danych na serwerze baz danych, utworzą jej użytkowników z odpowiednimi uprawnieniami. Zaprojektują obiekty bazy danych i połączą je odpowiednimi </w:t>
            </w:r>
            <w:r w:rsidR="00A7183C">
              <w:rPr>
                <w:rFonts w:ascii="Arial Narrow" w:hAnsi="Arial Narrow"/>
              </w:rPr>
              <w:t>związkami</w:t>
            </w:r>
            <w:r w:rsidR="00A7183C" w:rsidRPr="00900286">
              <w:rPr>
                <w:rFonts w:ascii="Arial Narrow" w:hAnsi="Arial Narrow"/>
              </w:rPr>
              <w:t xml:space="preserve">, zachowując kryteria normalizacji. </w:t>
            </w:r>
            <w:r w:rsidR="00A7183C">
              <w:rPr>
                <w:rFonts w:ascii="Arial Narrow" w:hAnsi="Arial Narrow"/>
              </w:rPr>
              <w:t>Dla wybranej technologii realizacji projektu zastosują system ORM.</w:t>
            </w:r>
          </w:p>
          <w:p w:rsidR="00A7183C" w:rsidRDefault="00DD788C" w:rsidP="00A7183C">
            <w:pPr>
              <w:ind w:left="14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lastRenderedPageBreak/>
              <w:t>Studenci</w:t>
            </w:r>
            <w:r w:rsidR="00A7183C" w:rsidRPr="00900286">
              <w:rPr>
                <w:rFonts w:ascii="Arial Narrow" w:hAnsi="Arial Narrow"/>
              </w:rPr>
              <w:t xml:space="preserve"> zbudują aplikację do obsługi zaprojektowanej bazy danych, umożliwiającą logowanie</w:t>
            </w:r>
            <w:r>
              <w:rPr>
                <w:rFonts w:ascii="Arial Narrow" w:hAnsi="Arial Narrow"/>
              </w:rPr>
              <w:t>, operacje CRUD</w:t>
            </w:r>
            <w:r w:rsidR="00A7183C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(</w:t>
            </w:r>
            <w:r w:rsidR="00A7183C" w:rsidRPr="00900286">
              <w:rPr>
                <w:rFonts w:ascii="Arial Narrow" w:hAnsi="Arial Narrow"/>
              </w:rPr>
              <w:t>pobieranie danych z bazy, modyfikowanie i zapis</w:t>
            </w:r>
            <w:r>
              <w:rPr>
                <w:rFonts w:ascii="Arial Narrow" w:hAnsi="Arial Narrow"/>
              </w:rPr>
              <w:t>) oraz realizację założonej funkcjonalności</w:t>
            </w:r>
            <w:r w:rsidR="00A7183C" w:rsidRPr="00900286">
              <w:rPr>
                <w:rFonts w:ascii="Arial Narrow" w:hAnsi="Arial Narrow"/>
              </w:rPr>
              <w:t>.</w:t>
            </w:r>
          </w:p>
          <w:p w:rsidR="00DD788C" w:rsidRDefault="00DD788C" w:rsidP="00A7183C">
            <w:pPr>
              <w:ind w:left="142"/>
              <w:rPr>
                <w:rFonts w:ascii="Arial Narrow" w:hAnsi="Arial Narrow"/>
              </w:rPr>
            </w:pPr>
          </w:p>
          <w:p w:rsidR="00A7183C" w:rsidRPr="00174082" w:rsidRDefault="00A7183C" w:rsidP="00DD788C">
            <w:pPr>
              <w:spacing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Udział zajęć praktycznych – 100%</w:t>
            </w:r>
          </w:p>
        </w:tc>
      </w:tr>
      <w:tr w:rsidR="00174082" w:rsidRPr="00174082" w:rsidTr="008361B4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  <w:b/>
              </w:rPr>
            </w:pPr>
          </w:p>
        </w:tc>
      </w:tr>
      <w:tr w:rsidR="00174082" w:rsidRPr="00174082" w:rsidTr="008361B4">
        <w:trPr>
          <w:trHeight w:val="293"/>
        </w:trPr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  <w:b/>
              </w:rPr>
            </w:pPr>
          </w:p>
        </w:tc>
      </w:tr>
      <w:tr w:rsidR="00A7183C" w:rsidRPr="00B346EB" w:rsidTr="008361B4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183C" w:rsidRPr="00174082" w:rsidRDefault="00A7183C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Literatura podstawowa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83C" w:rsidRPr="00EF7027" w:rsidRDefault="00A7183C" w:rsidP="00A7183C">
            <w:pPr>
              <w:numPr>
                <w:ilvl w:val="0"/>
                <w:numId w:val="5"/>
              </w:numPr>
              <w:spacing w:line="240" w:lineRule="auto"/>
              <w:ind w:left="441" w:hanging="425"/>
              <w:rPr>
                <w:rFonts w:ascii="Arial Narrow" w:hAnsi="Arial Narrow"/>
              </w:rPr>
            </w:pPr>
            <w:r w:rsidRPr="006F012E">
              <w:rPr>
                <w:rFonts w:ascii="Arial Narrow" w:hAnsi="Arial Narrow"/>
                <w:lang w:val="en-US"/>
              </w:rPr>
              <w:t xml:space="preserve">Bill </w:t>
            </w:r>
            <w:proofErr w:type="spellStart"/>
            <w:r w:rsidRPr="006F012E">
              <w:rPr>
                <w:rFonts w:ascii="Arial Narrow" w:hAnsi="Arial Narrow"/>
                <w:lang w:val="en-US"/>
              </w:rPr>
              <w:t>Evje</w:t>
            </w:r>
            <w:r>
              <w:rPr>
                <w:rFonts w:ascii="Arial Narrow" w:hAnsi="Arial Narrow"/>
                <w:lang w:val="en-US"/>
              </w:rPr>
              <w:t>n</w:t>
            </w:r>
            <w:proofErr w:type="spellEnd"/>
            <w:r>
              <w:rPr>
                <w:rFonts w:ascii="Arial Narrow" w:hAnsi="Arial Narrow"/>
                <w:lang w:val="en-US"/>
              </w:rPr>
              <w:t xml:space="preserve">, Scott </w:t>
            </w:r>
            <w:proofErr w:type="spellStart"/>
            <w:r>
              <w:rPr>
                <w:rFonts w:ascii="Arial Narrow" w:hAnsi="Arial Narrow"/>
                <w:lang w:val="en-US"/>
              </w:rPr>
              <w:t>Hanselman</w:t>
            </w:r>
            <w:proofErr w:type="spellEnd"/>
            <w:r>
              <w:rPr>
                <w:rFonts w:ascii="Arial Narrow" w:hAnsi="Arial Narrow"/>
                <w:lang w:val="en-US"/>
              </w:rPr>
              <w:t xml:space="preserve">, Devin Rader, </w:t>
            </w:r>
            <w:r w:rsidRPr="006F012E">
              <w:rPr>
                <w:rFonts w:ascii="Arial Narrow" w:hAnsi="Arial Narrow"/>
                <w:lang w:val="en-US"/>
              </w:rPr>
              <w:t xml:space="preserve"> ASP.NET 4 z </w:t>
            </w:r>
            <w:proofErr w:type="spellStart"/>
            <w:r w:rsidRPr="006F012E">
              <w:rPr>
                <w:rFonts w:ascii="Arial Narrow" w:hAnsi="Arial Narrow"/>
                <w:lang w:val="en-US"/>
              </w:rPr>
              <w:t>wykorzystaniem</w:t>
            </w:r>
            <w:proofErr w:type="spellEnd"/>
            <w:r w:rsidRPr="006F012E">
              <w:rPr>
                <w:rFonts w:ascii="Arial Narrow" w:hAnsi="Arial Narrow"/>
                <w:lang w:val="en-US"/>
              </w:rPr>
              <w:t xml:space="preserve"> C# </w:t>
            </w:r>
            <w:proofErr w:type="spellStart"/>
            <w:r w:rsidRPr="006F012E">
              <w:rPr>
                <w:rFonts w:ascii="Arial Narrow" w:hAnsi="Arial Narrow"/>
                <w:lang w:val="en-US"/>
              </w:rPr>
              <w:t>i</w:t>
            </w:r>
            <w:proofErr w:type="spellEnd"/>
            <w:r w:rsidRPr="006F012E">
              <w:rPr>
                <w:rFonts w:ascii="Arial Narrow" w:hAnsi="Arial Narrow"/>
                <w:lang w:val="en-US"/>
              </w:rPr>
              <w:t xml:space="preserve"> VB. </w:t>
            </w:r>
            <w:r w:rsidRPr="00EF7027">
              <w:rPr>
                <w:rFonts w:ascii="Arial Narrow" w:hAnsi="Arial Narrow"/>
              </w:rPr>
              <w:t>Zaawansowane programo</w:t>
            </w:r>
            <w:r>
              <w:rPr>
                <w:rFonts w:ascii="Arial Narrow" w:hAnsi="Arial Narrow"/>
              </w:rPr>
              <w:t xml:space="preserve">wanie, ISBN: 978-83-246-2846-9, Wydawnictwo </w:t>
            </w:r>
            <w:r w:rsidRPr="00EF7027">
              <w:rPr>
                <w:rFonts w:ascii="Arial Narrow" w:hAnsi="Arial Narrow"/>
              </w:rPr>
              <w:t>Helion</w:t>
            </w:r>
            <w:r>
              <w:rPr>
                <w:rFonts w:ascii="Arial Narrow" w:hAnsi="Arial Narrow"/>
              </w:rPr>
              <w:t>, Gliwice,</w:t>
            </w:r>
            <w:r w:rsidRPr="00EF7027">
              <w:rPr>
                <w:rFonts w:ascii="Arial Narrow" w:hAnsi="Arial Narrow"/>
              </w:rPr>
              <w:t xml:space="preserve"> 2011</w:t>
            </w:r>
          </w:p>
          <w:p w:rsidR="00A7183C" w:rsidRDefault="00A7183C" w:rsidP="00A7183C">
            <w:pPr>
              <w:pStyle w:val="Nagwek1"/>
              <w:keepNext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/>
              <w:ind w:left="387"/>
              <w:rPr>
                <w:rFonts w:ascii="Arial Narrow" w:hAnsi="Arial Narrow"/>
                <w:b w:val="0"/>
                <w:bCs w:val="0"/>
                <w:sz w:val="22"/>
                <w:szCs w:val="22"/>
              </w:rPr>
            </w:pPr>
            <w:r>
              <w:rPr>
                <w:rFonts w:ascii="Arial Narrow" w:hAnsi="Arial Narrow"/>
                <w:b w:val="0"/>
                <w:bCs w:val="0"/>
                <w:sz w:val="22"/>
                <w:szCs w:val="22"/>
              </w:rPr>
              <w:t xml:space="preserve">Jacek </w:t>
            </w:r>
            <w:proofErr w:type="spellStart"/>
            <w:r>
              <w:rPr>
                <w:rFonts w:ascii="Arial Narrow" w:hAnsi="Arial Narrow"/>
                <w:b w:val="0"/>
                <w:bCs w:val="0"/>
                <w:sz w:val="22"/>
                <w:szCs w:val="22"/>
              </w:rPr>
              <w:t>Matulewski</w:t>
            </w:r>
            <w:proofErr w:type="spellEnd"/>
            <w:r>
              <w:rPr>
                <w:rFonts w:ascii="Arial Narrow" w:hAnsi="Arial Narrow"/>
                <w:b w:val="0"/>
                <w:bCs w:val="0"/>
                <w:sz w:val="22"/>
                <w:szCs w:val="22"/>
              </w:rPr>
              <w:t>, Maciej Grabek, Maciej Pakulski, Dawid Borycki, ASP.NET Web Form, ISBN: 978-83-246-8284-3, Wydawnictwo Helion, Gliwice, 2014</w:t>
            </w:r>
          </w:p>
          <w:p w:rsidR="00A7183C" w:rsidRPr="00A85A88" w:rsidRDefault="001757DC" w:rsidP="00A7183C">
            <w:pPr>
              <w:pStyle w:val="Nagwek1"/>
              <w:keepNext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/>
              <w:ind w:left="387"/>
              <w:rPr>
                <w:rFonts w:ascii="Arial Narrow" w:hAnsi="Arial Narrow"/>
                <w:b w:val="0"/>
                <w:bCs w:val="0"/>
                <w:sz w:val="22"/>
                <w:szCs w:val="22"/>
                <w:lang w:val="en-US"/>
              </w:rPr>
            </w:pPr>
            <w:hyperlink r:id="rId9" w:history="1">
              <w:r w:rsidR="00A7183C" w:rsidRPr="00F74137">
                <w:rPr>
                  <w:rFonts w:ascii="Arial Narrow" w:hAnsi="Arial Narrow"/>
                  <w:b w:val="0"/>
                  <w:sz w:val="22"/>
                  <w:szCs w:val="22"/>
                  <w:lang w:val="en-US"/>
                </w:rPr>
                <w:t>Lars Powers</w:t>
              </w:r>
            </w:hyperlink>
            <w:r w:rsidR="00A7183C" w:rsidRPr="00F74137">
              <w:rPr>
                <w:rFonts w:ascii="Arial Narrow" w:hAnsi="Arial Narrow"/>
                <w:b w:val="0"/>
                <w:sz w:val="22"/>
                <w:szCs w:val="22"/>
                <w:lang w:val="en-US"/>
              </w:rPr>
              <w:t xml:space="preserve">, </w:t>
            </w:r>
            <w:hyperlink r:id="rId10" w:history="1">
              <w:r w:rsidR="00A7183C" w:rsidRPr="00F74137">
                <w:rPr>
                  <w:rFonts w:ascii="Arial Narrow" w:hAnsi="Arial Narrow"/>
                  <w:b w:val="0"/>
                  <w:sz w:val="22"/>
                  <w:szCs w:val="22"/>
                  <w:lang w:val="en-US"/>
                </w:rPr>
                <w:t>Mike Snell</w:t>
              </w:r>
            </w:hyperlink>
            <w:r w:rsidR="00A7183C">
              <w:rPr>
                <w:rFonts w:ascii="Arial Narrow" w:hAnsi="Arial Narrow"/>
                <w:b w:val="0"/>
                <w:sz w:val="22"/>
                <w:szCs w:val="22"/>
                <w:lang w:val="en-US"/>
              </w:rPr>
              <w:t xml:space="preserve">, Microsoft Visual Studio 2010, </w:t>
            </w:r>
            <w:proofErr w:type="spellStart"/>
            <w:r w:rsidR="00A7183C" w:rsidRPr="00A85A88">
              <w:rPr>
                <w:rFonts w:ascii="Arial Narrow" w:hAnsi="Arial Narrow"/>
                <w:b w:val="0"/>
                <w:sz w:val="22"/>
                <w:szCs w:val="22"/>
                <w:lang w:val="en-US"/>
              </w:rPr>
              <w:t>Księga</w:t>
            </w:r>
            <w:proofErr w:type="spellEnd"/>
            <w:r w:rsidR="00A7183C" w:rsidRPr="00A85A88">
              <w:rPr>
                <w:rFonts w:ascii="Arial Narrow" w:hAnsi="Arial Narrow"/>
                <w:b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A7183C" w:rsidRPr="00A85A88">
              <w:rPr>
                <w:rFonts w:ascii="Arial Narrow" w:hAnsi="Arial Narrow"/>
                <w:b w:val="0"/>
                <w:sz w:val="22"/>
                <w:szCs w:val="22"/>
                <w:lang w:val="en-US"/>
              </w:rPr>
              <w:t>eksperta</w:t>
            </w:r>
            <w:proofErr w:type="spellEnd"/>
            <w:r w:rsidR="00A7183C">
              <w:rPr>
                <w:rFonts w:ascii="Arial Narrow" w:hAnsi="Arial Narrow"/>
                <w:b w:val="0"/>
                <w:sz w:val="22"/>
                <w:szCs w:val="22"/>
                <w:lang w:val="en-US"/>
              </w:rPr>
              <w:t>,</w:t>
            </w:r>
            <w:r w:rsidR="00A7183C" w:rsidRPr="00A85A88">
              <w:rPr>
                <w:rFonts w:ascii="Arial Narrow" w:hAnsi="Arial Narrow"/>
                <w:b w:val="0"/>
                <w:sz w:val="22"/>
                <w:szCs w:val="22"/>
                <w:lang w:val="en-US"/>
              </w:rPr>
              <w:t xml:space="preserve"> ISBN: 978-83-246-3029-5</w:t>
            </w:r>
            <w:r w:rsidR="00A7183C">
              <w:rPr>
                <w:rFonts w:ascii="Arial Narrow" w:hAnsi="Arial Narrow"/>
                <w:b w:val="0"/>
                <w:sz w:val="22"/>
                <w:szCs w:val="22"/>
                <w:lang w:val="en-US"/>
              </w:rPr>
              <w:t xml:space="preserve">, </w:t>
            </w:r>
            <w:proofErr w:type="spellStart"/>
            <w:r w:rsidR="00A7183C">
              <w:rPr>
                <w:rFonts w:ascii="Arial Narrow" w:hAnsi="Arial Narrow"/>
                <w:b w:val="0"/>
                <w:sz w:val="22"/>
                <w:szCs w:val="22"/>
                <w:lang w:val="en-US"/>
              </w:rPr>
              <w:t>Wydawnictwo</w:t>
            </w:r>
            <w:proofErr w:type="spellEnd"/>
            <w:r w:rsidR="00A7183C" w:rsidRPr="00A85A88">
              <w:rPr>
                <w:rFonts w:ascii="Arial Narrow" w:hAnsi="Arial Narrow"/>
                <w:b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A7183C" w:rsidRPr="00A85A88">
              <w:rPr>
                <w:rFonts w:ascii="Arial Narrow" w:hAnsi="Arial Narrow"/>
                <w:b w:val="0"/>
                <w:sz w:val="22"/>
                <w:szCs w:val="22"/>
                <w:lang w:val="en-US"/>
              </w:rPr>
              <w:t>Helion</w:t>
            </w:r>
            <w:proofErr w:type="spellEnd"/>
            <w:r w:rsidR="00A7183C">
              <w:rPr>
                <w:rFonts w:ascii="Arial Narrow" w:hAnsi="Arial Narrow"/>
                <w:b w:val="0"/>
                <w:sz w:val="22"/>
                <w:szCs w:val="22"/>
                <w:lang w:val="en-US"/>
              </w:rPr>
              <w:t>, Gliwice,</w:t>
            </w:r>
            <w:r w:rsidR="00A7183C" w:rsidRPr="00A85A88">
              <w:rPr>
                <w:rFonts w:ascii="Arial Narrow" w:hAnsi="Arial Narrow"/>
                <w:b w:val="0"/>
                <w:sz w:val="22"/>
                <w:szCs w:val="22"/>
                <w:lang w:val="en-US"/>
              </w:rPr>
              <w:t xml:space="preserve"> 2011</w:t>
            </w:r>
          </w:p>
        </w:tc>
      </w:tr>
      <w:tr w:rsidR="00A7183C" w:rsidRPr="00174082" w:rsidTr="008361B4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183C" w:rsidRPr="00174082" w:rsidRDefault="00A7183C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Literatura uzupełniająca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83C" w:rsidRPr="0072768E" w:rsidRDefault="00A7183C" w:rsidP="00A7183C">
            <w:pPr>
              <w:numPr>
                <w:ilvl w:val="0"/>
                <w:numId w:val="5"/>
              </w:numPr>
              <w:spacing w:line="240" w:lineRule="auto"/>
              <w:ind w:left="441" w:hanging="425"/>
              <w:rPr>
                <w:rFonts w:ascii="Arial Narrow" w:hAnsi="Arial Narrow"/>
              </w:rPr>
            </w:pPr>
            <w:r w:rsidRPr="0072768E">
              <w:rPr>
                <w:rFonts w:ascii="Arial Narrow" w:hAnsi="Arial Narrow"/>
              </w:rPr>
              <w:t xml:space="preserve">Joshua </w:t>
            </w:r>
            <w:proofErr w:type="spellStart"/>
            <w:r w:rsidRPr="0072768E">
              <w:rPr>
                <w:rFonts w:ascii="Arial Narrow" w:hAnsi="Arial Narrow"/>
              </w:rPr>
              <w:t>Eichorn</w:t>
            </w:r>
            <w:proofErr w:type="spellEnd"/>
            <w:r w:rsidRPr="0072768E">
              <w:rPr>
                <w:rFonts w:ascii="Arial Narrow" w:hAnsi="Arial Narrow"/>
              </w:rPr>
              <w:t>, AJAX i JavaScript: tworzenie i optymalizacja aplikacji sieciowych, ISBN: 978-83-246-1098-3, Wydawnictwo Helion, 2007</w:t>
            </w:r>
          </w:p>
        </w:tc>
      </w:tr>
      <w:tr w:rsidR="00A7183C" w:rsidRPr="00174082" w:rsidTr="00A7183C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183C" w:rsidRPr="00174082" w:rsidRDefault="00A7183C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Metody kształcenia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83C" w:rsidRDefault="00DC286C" w:rsidP="00A7183C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40" w:lineRule="auto"/>
              <w:ind w:left="284" w:firstLine="0"/>
              <w:jc w:val="both"/>
              <w:rPr>
                <w:rFonts w:ascii="Arial Narrow" w:hAnsi="Arial Narrow"/>
                <w:szCs w:val="20"/>
              </w:rPr>
            </w:pPr>
            <w:r>
              <w:rPr>
                <w:rFonts w:ascii="Arial Narrow" w:hAnsi="Arial Narrow"/>
                <w:szCs w:val="20"/>
              </w:rPr>
              <w:t xml:space="preserve">Mini </w:t>
            </w:r>
            <w:r w:rsidR="00A7183C" w:rsidRPr="00900286">
              <w:rPr>
                <w:rFonts w:ascii="Arial Narrow" w:hAnsi="Arial Narrow"/>
                <w:szCs w:val="20"/>
              </w:rPr>
              <w:t xml:space="preserve">wykład </w:t>
            </w:r>
            <w:r>
              <w:rPr>
                <w:rFonts w:ascii="Arial Narrow" w:hAnsi="Arial Narrow"/>
                <w:szCs w:val="20"/>
              </w:rPr>
              <w:t>wprowadzający z prezentacją multimedialną.</w:t>
            </w:r>
          </w:p>
          <w:p w:rsidR="00DC286C" w:rsidRPr="00900286" w:rsidRDefault="00DC286C" w:rsidP="00A7183C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40" w:lineRule="auto"/>
              <w:ind w:left="284" w:firstLine="0"/>
              <w:jc w:val="both"/>
              <w:rPr>
                <w:rFonts w:ascii="Arial Narrow" w:hAnsi="Arial Narrow"/>
                <w:szCs w:val="20"/>
              </w:rPr>
            </w:pPr>
            <w:r>
              <w:rPr>
                <w:rFonts w:ascii="Arial Narrow" w:hAnsi="Arial Narrow"/>
                <w:szCs w:val="20"/>
              </w:rPr>
              <w:t>Ć</w:t>
            </w:r>
            <w:r w:rsidRPr="00900286">
              <w:rPr>
                <w:rFonts w:ascii="Arial Narrow" w:hAnsi="Arial Narrow"/>
                <w:szCs w:val="20"/>
              </w:rPr>
              <w:t>wiczenia w laboratorium komputerowym</w:t>
            </w:r>
            <w:r>
              <w:rPr>
                <w:rFonts w:ascii="Arial Narrow" w:hAnsi="Arial Narrow"/>
                <w:szCs w:val="20"/>
              </w:rPr>
              <w:t>.</w:t>
            </w:r>
          </w:p>
          <w:p w:rsidR="00A7183C" w:rsidRPr="00DC286C" w:rsidRDefault="00DC286C" w:rsidP="00A7183C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40" w:lineRule="auto"/>
              <w:ind w:left="284" w:firstLine="0"/>
              <w:jc w:val="both"/>
              <w:rPr>
                <w:rFonts w:ascii="Arial Narrow" w:hAnsi="Arial Narrow"/>
                <w:szCs w:val="20"/>
              </w:rPr>
            </w:pPr>
            <w:r w:rsidRPr="00DC286C">
              <w:rPr>
                <w:rFonts w:ascii="Arial Narrow" w:hAnsi="Arial Narrow"/>
                <w:szCs w:val="20"/>
              </w:rPr>
              <w:t>P</w:t>
            </w:r>
            <w:r w:rsidR="00A7183C" w:rsidRPr="00DC286C">
              <w:rPr>
                <w:rFonts w:ascii="Arial Narrow" w:hAnsi="Arial Narrow"/>
                <w:szCs w:val="20"/>
              </w:rPr>
              <w:t>rojekt praktyczny realizowany podczas ćwiczeń projektowych i jako praca w</w:t>
            </w:r>
            <w:r>
              <w:rPr>
                <w:rFonts w:ascii="Arial Narrow" w:hAnsi="Arial Narrow"/>
                <w:szCs w:val="20"/>
              </w:rPr>
              <w:t>łasna w domu - metoda projektów.</w:t>
            </w:r>
          </w:p>
          <w:p w:rsidR="00A7183C" w:rsidRPr="00900286" w:rsidRDefault="00DC286C" w:rsidP="00A7183C">
            <w:pPr>
              <w:numPr>
                <w:ilvl w:val="0"/>
                <w:numId w:val="4"/>
              </w:numPr>
              <w:spacing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  <w:szCs w:val="20"/>
              </w:rPr>
              <w:t>P</w:t>
            </w:r>
            <w:r w:rsidR="00A7183C" w:rsidRPr="00900286">
              <w:rPr>
                <w:rFonts w:ascii="Arial Narrow" w:hAnsi="Arial Narrow"/>
                <w:szCs w:val="20"/>
              </w:rPr>
              <w:t>race domowe</w:t>
            </w:r>
            <w:r>
              <w:rPr>
                <w:rFonts w:ascii="Arial Narrow" w:hAnsi="Arial Narrow"/>
                <w:szCs w:val="20"/>
              </w:rPr>
              <w:t>.</w:t>
            </w:r>
          </w:p>
        </w:tc>
      </w:tr>
      <w:tr w:rsidR="00A7183C" w:rsidRPr="00174082" w:rsidTr="008361B4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183C" w:rsidRPr="00174082" w:rsidRDefault="00A7183C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Forma i warunki zaliczenia</w:t>
            </w:r>
          </w:p>
          <w:p w:rsidR="00A7183C" w:rsidRPr="00174082" w:rsidRDefault="00A7183C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183C" w:rsidRPr="00557CF0" w:rsidRDefault="00A7183C" w:rsidP="00A7183C">
            <w:pPr>
              <w:rPr>
                <w:rFonts w:ascii="Arial Narrow" w:hAnsi="Arial Narrow"/>
              </w:rPr>
            </w:pPr>
            <w:r w:rsidRPr="00557CF0">
              <w:rPr>
                <w:rFonts w:ascii="Arial Narrow" w:hAnsi="Arial Narrow"/>
              </w:rPr>
              <w:t>Składowe oceny końcowej z przedmiotu:</w:t>
            </w:r>
          </w:p>
          <w:p w:rsidR="00A7183C" w:rsidRPr="00557CF0" w:rsidRDefault="00DA2BD8" w:rsidP="00A7183C">
            <w:pPr>
              <w:ind w:left="124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50</w:t>
            </w:r>
            <w:r w:rsidR="00A7183C" w:rsidRPr="00557CF0">
              <w:rPr>
                <w:rFonts w:ascii="Arial Narrow" w:hAnsi="Arial Narrow"/>
              </w:rPr>
              <w:t>% wynik zaliczenia laboratorium,</w:t>
            </w:r>
          </w:p>
          <w:p w:rsidR="00A7183C" w:rsidRDefault="00DA2BD8" w:rsidP="00A7183C">
            <w:pPr>
              <w:ind w:left="124"/>
            </w:pPr>
            <w:r>
              <w:rPr>
                <w:rFonts w:ascii="Arial Narrow" w:hAnsi="Arial Narrow"/>
              </w:rPr>
              <w:t>50</w:t>
            </w:r>
            <w:r w:rsidR="00A7183C" w:rsidRPr="00557CF0">
              <w:rPr>
                <w:rFonts w:ascii="Arial Narrow" w:hAnsi="Arial Narrow"/>
              </w:rPr>
              <w:t>% ocena z projektu.</w:t>
            </w:r>
          </w:p>
        </w:tc>
      </w:tr>
    </w:tbl>
    <w:p w:rsidR="00174082" w:rsidRPr="00174082" w:rsidRDefault="00174082" w:rsidP="00E410DF">
      <w:pPr>
        <w:rPr>
          <w:rFonts w:ascii="Arial Narrow" w:hAnsi="Arial Narrow"/>
        </w:rPr>
      </w:pPr>
    </w:p>
    <w:sectPr w:rsidR="00174082" w:rsidRPr="00174082" w:rsidSect="00D43C3E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7DC" w:rsidRDefault="001757DC" w:rsidP="002526B3">
      <w:pPr>
        <w:spacing w:line="240" w:lineRule="auto"/>
      </w:pPr>
      <w:r>
        <w:separator/>
      </w:r>
    </w:p>
  </w:endnote>
  <w:endnote w:type="continuationSeparator" w:id="0">
    <w:p w:rsidR="001757DC" w:rsidRDefault="001757DC" w:rsidP="002526B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7DC" w:rsidRDefault="001757DC" w:rsidP="002526B3">
      <w:pPr>
        <w:spacing w:line="240" w:lineRule="auto"/>
      </w:pPr>
      <w:r>
        <w:separator/>
      </w:r>
    </w:p>
  </w:footnote>
  <w:footnote w:type="continuationSeparator" w:id="0">
    <w:p w:rsidR="001757DC" w:rsidRDefault="001757DC" w:rsidP="002526B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83C" w:rsidRDefault="00A7183C" w:rsidP="002526B3">
    <w:pPr>
      <w:pStyle w:val="Nagwek"/>
    </w:pPr>
  </w:p>
  <w:p w:rsidR="00A7183C" w:rsidRDefault="00A7183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07E1"/>
    <w:multiLevelType w:val="hybridMultilevel"/>
    <w:tmpl w:val="484280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3940E7"/>
    <w:multiLevelType w:val="hybridMultilevel"/>
    <w:tmpl w:val="43CC37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EA08FD"/>
    <w:multiLevelType w:val="hybridMultilevel"/>
    <w:tmpl w:val="FD7C27C0"/>
    <w:lvl w:ilvl="0" w:tplc="DEF884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1342C2"/>
    <w:multiLevelType w:val="hybridMultilevel"/>
    <w:tmpl w:val="D67C0BD8"/>
    <w:lvl w:ilvl="0" w:tplc="DEF884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0CD60A1"/>
    <w:multiLevelType w:val="hybridMultilevel"/>
    <w:tmpl w:val="A4607D76"/>
    <w:lvl w:ilvl="0" w:tplc="BB2C1770">
      <w:start w:val="2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73A96D50"/>
    <w:multiLevelType w:val="hybridMultilevel"/>
    <w:tmpl w:val="238AABA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579E"/>
    <w:rsid w:val="0000406A"/>
    <w:rsid w:val="0001741D"/>
    <w:rsid w:val="00030CFB"/>
    <w:rsid w:val="000922A5"/>
    <w:rsid w:val="000A7D95"/>
    <w:rsid w:val="000B67AB"/>
    <w:rsid w:val="000E4E41"/>
    <w:rsid w:val="0010178F"/>
    <w:rsid w:val="00174082"/>
    <w:rsid w:val="001757DC"/>
    <w:rsid w:val="001760A9"/>
    <w:rsid w:val="00190EC6"/>
    <w:rsid w:val="001B57AF"/>
    <w:rsid w:val="001D03B7"/>
    <w:rsid w:val="002101BF"/>
    <w:rsid w:val="0021045B"/>
    <w:rsid w:val="00221DC0"/>
    <w:rsid w:val="00226C5F"/>
    <w:rsid w:val="0024057D"/>
    <w:rsid w:val="00242CEE"/>
    <w:rsid w:val="00247DD3"/>
    <w:rsid w:val="00250D9F"/>
    <w:rsid w:val="002526B3"/>
    <w:rsid w:val="0026747A"/>
    <w:rsid w:val="002A5A08"/>
    <w:rsid w:val="002A726A"/>
    <w:rsid w:val="002B17E9"/>
    <w:rsid w:val="00360906"/>
    <w:rsid w:val="00374525"/>
    <w:rsid w:val="003C074A"/>
    <w:rsid w:val="003E12CF"/>
    <w:rsid w:val="00421800"/>
    <w:rsid w:val="00437D9D"/>
    <w:rsid w:val="004564B0"/>
    <w:rsid w:val="00461AA3"/>
    <w:rsid w:val="0048210B"/>
    <w:rsid w:val="004F4C5A"/>
    <w:rsid w:val="005060ED"/>
    <w:rsid w:val="00530C19"/>
    <w:rsid w:val="005420C0"/>
    <w:rsid w:val="005868A1"/>
    <w:rsid w:val="00586ACF"/>
    <w:rsid w:val="00586CD1"/>
    <w:rsid w:val="005A50BF"/>
    <w:rsid w:val="00627763"/>
    <w:rsid w:val="00674336"/>
    <w:rsid w:val="006F3FA2"/>
    <w:rsid w:val="00712020"/>
    <w:rsid w:val="00732E46"/>
    <w:rsid w:val="00751D59"/>
    <w:rsid w:val="00783E43"/>
    <w:rsid w:val="007E278F"/>
    <w:rsid w:val="008361B4"/>
    <w:rsid w:val="00843D67"/>
    <w:rsid w:val="00845B15"/>
    <w:rsid w:val="00847EBB"/>
    <w:rsid w:val="00877931"/>
    <w:rsid w:val="008A2668"/>
    <w:rsid w:val="00913CF2"/>
    <w:rsid w:val="00925608"/>
    <w:rsid w:val="00983615"/>
    <w:rsid w:val="009C1F33"/>
    <w:rsid w:val="009D139B"/>
    <w:rsid w:val="00A2686D"/>
    <w:rsid w:val="00A44516"/>
    <w:rsid w:val="00A44A87"/>
    <w:rsid w:val="00A53F92"/>
    <w:rsid w:val="00A562B8"/>
    <w:rsid w:val="00A65AC7"/>
    <w:rsid w:val="00A7183C"/>
    <w:rsid w:val="00A72E77"/>
    <w:rsid w:val="00A92227"/>
    <w:rsid w:val="00A97442"/>
    <w:rsid w:val="00AB7947"/>
    <w:rsid w:val="00AC0758"/>
    <w:rsid w:val="00AD63B2"/>
    <w:rsid w:val="00B26EE2"/>
    <w:rsid w:val="00B346EB"/>
    <w:rsid w:val="00B55F16"/>
    <w:rsid w:val="00B7579E"/>
    <w:rsid w:val="00B76DD7"/>
    <w:rsid w:val="00B8346E"/>
    <w:rsid w:val="00BA2037"/>
    <w:rsid w:val="00BC50C1"/>
    <w:rsid w:val="00C055D8"/>
    <w:rsid w:val="00C15594"/>
    <w:rsid w:val="00C322C3"/>
    <w:rsid w:val="00C570CA"/>
    <w:rsid w:val="00C70425"/>
    <w:rsid w:val="00C70FFF"/>
    <w:rsid w:val="00C916F4"/>
    <w:rsid w:val="00C9269F"/>
    <w:rsid w:val="00C9667F"/>
    <w:rsid w:val="00CB11FF"/>
    <w:rsid w:val="00CF3A9F"/>
    <w:rsid w:val="00CF4685"/>
    <w:rsid w:val="00D215D3"/>
    <w:rsid w:val="00D312D7"/>
    <w:rsid w:val="00D408F6"/>
    <w:rsid w:val="00D43C3E"/>
    <w:rsid w:val="00D50E9B"/>
    <w:rsid w:val="00D62E9F"/>
    <w:rsid w:val="00D755AE"/>
    <w:rsid w:val="00DA2BD8"/>
    <w:rsid w:val="00DB27D2"/>
    <w:rsid w:val="00DC286C"/>
    <w:rsid w:val="00DD788C"/>
    <w:rsid w:val="00E221FF"/>
    <w:rsid w:val="00E35AD2"/>
    <w:rsid w:val="00E410DF"/>
    <w:rsid w:val="00E45076"/>
    <w:rsid w:val="00E75866"/>
    <w:rsid w:val="00E7624F"/>
    <w:rsid w:val="00EE6FA0"/>
    <w:rsid w:val="00EF230E"/>
    <w:rsid w:val="00F60D61"/>
    <w:rsid w:val="00F616DF"/>
    <w:rsid w:val="00FA7FD6"/>
    <w:rsid w:val="00FF3B0A"/>
    <w:rsid w:val="00FF3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1741D"/>
    <w:pPr>
      <w:spacing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link w:val="Nagwek1Znak"/>
    <w:qFormat/>
    <w:rsid w:val="00A7183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526B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2526B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526B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2526B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526B3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nhideWhenUsed/>
    <w:rsid w:val="002526B3"/>
    <w:pPr>
      <w:spacing w:line="240" w:lineRule="auto"/>
      <w:jc w:val="both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526B3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793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7931"/>
    <w:rPr>
      <w:rFonts w:ascii="Tahoma" w:hAnsi="Tahoma" w:cs="Tahoma"/>
      <w:sz w:val="16"/>
      <w:szCs w:val="16"/>
      <w:lang w:eastAsia="en-US"/>
    </w:rPr>
  </w:style>
  <w:style w:type="character" w:customStyle="1" w:styleId="Nagwek1Znak">
    <w:name w:val="Nagłówek 1 Znak"/>
    <w:basedOn w:val="Domylnaczcionkaakapitu"/>
    <w:link w:val="Nagwek1"/>
    <w:rsid w:val="00A7183C"/>
    <w:rPr>
      <w:rFonts w:ascii="Times New Roman" w:eastAsia="Times New Roman" w:hAnsi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helion.pl/autorzy/miksne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helion.pl/autorzy/larpow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TO\Zmiany%20w%20sylabusach%202015-2016\Karta%20przedmiotu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CCE862-30F2-4CA4-ABAD-FD53050D1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Karta przedmiotu.dotx</Template>
  <TotalTime>567</TotalTime>
  <Pages>4</Pages>
  <Words>1108</Words>
  <Characters>6654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Student</cp:lastModifiedBy>
  <cp:revision>45</cp:revision>
  <cp:lastPrinted>2016-01-20T08:17:00Z</cp:lastPrinted>
  <dcterms:created xsi:type="dcterms:W3CDTF">2019-06-17T15:05:00Z</dcterms:created>
  <dcterms:modified xsi:type="dcterms:W3CDTF">2019-06-26T11:59:00Z</dcterms:modified>
</cp:coreProperties>
</file>